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C5950AE" w:rsidR="004F0988" w:rsidRPr="008A2344" w:rsidRDefault="004F0988" w:rsidP="00133525">
            <w:pPr>
              <w:pStyle w:val="ZA"/>
              <w:framePr w:w="0" w:hRule="auto" w:wrap="auto" w:vAnchor="margin" w:hAnchor="text" w:yAlign="inline"/>
            </w:pPr>
            <w:bookmarkStart w:id="0" w:name="page1"/>
            <w:bookmarkStart w:id="1" w:name="_GoBack"/>
            <w:bookmarkEnd w:id="1"/>
            <w:r w:rsidRPr="008A2344">
              <w:rPr>
                <w:sz w:val="64"/>
              </w:rPr>
              <w:t xml:space="preserve">3GPP </w:t>
            </w:r>
            <w:bookmarkStart w:id="2" w:name="specType1"/>
            <w:r w:rsidR="0063543D" w:rsidRPr="008A2344">
              <w:rPr>
                <w:sz w:val="64"/>
              </w:rPr>
              <w:t>TR</w:t>
            </w:r>
            <w:bookmarkEnd w:id="2"/>
            <w:r w:rsidRPr="008A2344">
              <w:rPr>
                <w:sz w:val="64"/>
              </w:rPr>
              <w:t xml:space="preserve"> </w:t>
            </w:r>
            <w:r w:rsidR="00764C94" w:rsidRPr="00764C94">
              <w:rPr>
                <w:sz w:val="64"/>
              </w:rPr>
              <w:t>38.717-04-01</w:t>
            </w:r>
            <w:r w:rsidRPr="008A2344">
              <w:rPr>
                <w:sz w:val="64"/>
              </w:rPr>
              <w:t xml:space="preserve"> </w:t>
            </w:r>
            <w:r w:rsidRPr="008A2344">
              <w:t>V</w:t>
            </w:r>
            <w:bookmarkStart w:id="3" w:name="specVersion"/>
            <w:r w:rsidR="008A2344" w:rsidRPr="008A2344">
              <w:t>0</w:t>
            </w:r>
            <w:r w:rsidRPr="008A2344">
              <w:t>.</w:t>
            </w:r>
            <w:r w:rsidR="007A1370">
              <w:t>2</w:t>
            </w:r>
            <w:r w:rsidRPr="008A2344">
              <w:t>.</w:t>
            </w:r>
            <w:bookmarkEnd w:id="3"/>
            <w:r w:rsidR="00EE0ED8">
              <w:t>0</w:t>
            </w:r>
            <w:r w:rsidR="00EE0ED8" w:rsidRPr="008A2344">
              <w:t xml:space="preserve"> </w:t>
            </w:r>
            <w:r w:rsidRPr="008A2344">
              <w:rPr>
                <w:sz w:val="32"/>
              </w:rPr>
              <w:t>(</w:t>
            </w:r>
            <w:bookmarkStart w:id="4" w:name="issueDate"/>
            <w:r w:rsidR="008A2344" w:rsidRPr="008A2344">
              <w:rPr>
                <w:sz w:val="32"/>
              </w:rPr>
              <w:t>2020</w:t>
            </w:r>
            <w:r w:rsidRPr="008A2344">
              <w:rPr>
                <w:sz w:val="32"/>
              </w:rPr>
              <w:t>-</w:t>
            </w:r>
            <w:bookmarkEnd w:id="4"/>
            <w:r w:rsidR="007A1370">
              <w:rPr>
                <w:sz w:val="32"/>
              </w:rPr>
              <w:t>11</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A511D39" w14:textId="77777777" w:rsidR="00764C94" w:rsidRPr="00621714" w:rsidRDefault="00764C94" w:rsidP="00764C94">
            <w:pPr>
              <w:pStyle w:val="ZT"/>
              <w:framePr w:wrap="auto" w:hAnchor="text" w:yAlign="inline"/>
            </w:pPr>
            <w:r w:rsidRPr="00621714">
              <w:t>3rd Generation Partnership Project;</w:t>
            </w:r>
          </w:p>
          <w:p w14:paraId="34DAC1DD" w14:textId="77777777" w:rsidR="00764C94" w:rsidRPr="00621714" w:rsidRDefault="00764C94" w:rsidP="00764C94">
            <w:pPr>
              <w:pStyle w:val="ZT"/>
              <w:framePr w:wrap="auto" w:hAnchor="text" w:yAlign="inline"/>
            </w:pPr>
            <w:r w:rsidRPr="00621714">
              <w:t>Technical Specification Group Radio Access Network;</w:t>
            </w:r>
          </w:p>
          <w:p w14:paraId="4C32458A" w14:textId="3A34EC3F" w:rsidR="00764C94" w:rsidRPr="00621714" w:rsidRDefault="00050424" w:rsidP="00764C94">
            <w:pPr>
              <w:pStyle w:val="ZT"/>
              <w:framePr w:wrap="auto" w:hAnchor="text" w:yAlign="inline"/>
            </w:pPr>
            <w:r w:rsidRPr="00050424">
              <w:t>NR inter-band Carrier Aggregation for 4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050424">
              <w:t>Release</w:t>
            </w:r>
            <w:r w:rsidR="004F0988" w:rsidRPr="008A2344">
              <w:rPr>
                <w:rStyle w:val="ZGSM"/>
              </w:rPr>
              <w:t xml:space="preserve"> </w:t>
            </w:r>
            <w:bookmarkStart w:id="6" w:name="specRelease"/>
            <w:r w:rsidR="004F0988" w:rsidRPr="008A2344">
              <w:rPr>
                <w:rStyle w:val="ZGSM"/>
              </w:rPr>
              <w:t>17</w:t>
            </w:r>
            <w:bookmarkEnd w:id="6"/>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20</w:t>
            </w:r>
            <w:bookmarkEnd w:id="12"/>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05635414" w14:textId="77777777" w:rsidR="00166B56" w:rsidRPr="004D3578" w:rsidRDefault="00080512" w:rsidP="00166B56">
      <w:pPr>
        <w:pStyle w:val="TT"/>
      </w:pPr>
      <w:r w:rsidRPr="004D3578">
        <w:br w:type="page"/>
      </w:r>
      <w:bookmarkStart w:id="14" w:name="tableOfContents"/>
      <w:bookmarkEnd w:id="14"/>
      <w:r w:rsidR="00166B56" w:rsidRPr="004D3578">
        <w:t>Contents</w:t>
      </w:r>
    </w:p>
    <w:p w14:paraId="1D972B31" w14:textId="6E9E5716" w:rsidR="005229A5"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5229A5">
        <w:t>Foreword</w:t>
      </w:r>
      <w:r w:rsidR="005229A5">
        <w:tab/>
      </w:r>
      <w:r w:rsidR="005229A5">
        <w:fldChar w:fldCharType="begin"/>
      </w:r>
      <w:r w:rsidR="005229A5">
        <w:instrText xml:space="preserve"> PAGEREF _Toc56085200 \h </w:instrText>
      </w:r>
      <w:r w:rsidR="005229A5">
        <w:fldChar w:fldCharType="separate"/>
      </w:r>
      <w:r w:rsidR="005229A5">
        <w:t>6</w:t>
      </w:r>
      <w:r w:rsidR="005229A5">
        <w:fldChar w:fldCharType="end"/>
      </w:r>
    </w:p>
    <w:p w14:paraId="4B60BDC2" w14:textId="7F9611D9" w:rsidR="005229A5" w:rsidRDefault="005229A5">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_Toc56085201 \h </w:instrText>
      </w:r>
      <w:r>
        <w:fldChar w:fldCharType="separate"/>
      </w:r>
      <w:r>
        <w:t>8</w:t>
      </w:r>
      <w:r>
        <w:fldChar w:fldCharType="end"/>
      </w:r>
    </w:p>
    <w:p w14:paraId="595C95D7" w14:textId="58840F25" w:rsidR="005229A5" w:rsidRDefault="005229A5">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_Toc56085202 \h </w:instrText>
      </w:r>
      <w:r>
        <w:fldChar w:fldCharType="separate"/>
      </w:r>
      <w:r>
        <w:t>8</w:t>
      </w:r>
      <w:r>
        <w:fldChar w:fldCharType="end"/>
      </w:r>
    </w:p>
    <w:p w14:paraId="4FED3531" w14:textId="423A00B2" w:rsidR="005229A5" w:rsidRDefault="005229A5">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_Toc56085203 \h </w:instrText>
      </w:r>
      <w:r>
        <w:fldChar w:fldCharType="separate"/>
      </w:r>
      <w:r>
        <w:t>8</w:t>
      </w:r>
      <w:r>
        <w:fldChar w:fldCharType="end"/>
      </w:r>
    </w:p>
    <w:p w14:paraId="5A1E7BB4" w14:textId="35112084" w:rsidR="005229A5" w:rsidRDefault="005229A5">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_Toc56085204 \h </w:instrText>
      </w:r>
      <w:r>
        <w:fldChar w:fldCharType="separate"/>
      </w:r>
      <w:r>
        <w:t>8</w:t>
      </w:r>
      <w:r>
        <w:fldChar w:fldCharType="end"/>
      </w:r>
    </w:p>
    <w:p w14:paraId="5E7C9F9A" w14:textId="707F6829" w:rsidR="005229A5" w:rsidRDefault="005229A5">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_Toc56085205 \h </w:instrText>
      </w:r>
      <w:r>
        <w:fldChar w:fldCharType="separate"/>
      </w:r>
      <w:r>
        <w:t>8</w:t>
      </w:r>
      <w:r>
        <w:fldChar w:fldCharType="end"/>
      </w:r>
    </w:p>
    <w:p w14:paraId="6E03B068" w14:textId="4EA821A0" w:rsidR="005229A5" w:rsidRDefault="005229A5">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_Toc56085206 \h </w:instrText>
      </w:r>
      <w:r>
        <w:fldChar w:fldCharType="separate"/>
      </w:r>
      <w:r>
        <w:t>8</w:t>
      </w:r>
      <w:r>
        <w:fldChar w:fldCharType="end"/>
      </w:r>
    </w:p>
    <w:p w14:paraId="1E938157" w14:textId="3CD89109" w:rsidR="005229A5" w:rsidRDefault="005229A5">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_Toc56085207 \h </w:instrText>
      </w:r>
      <w:r>
        <w:fldChar w:fldCharType="separate"/>
      </w:r>
      <w:r>
        <w:t>8</w:t>
      </w:r>
      <w:r>
        <w:fldChar w:fldCharType="end"/>
      </w:r>
    </w:p>
    <w:p w14:paraId="1BD5AE50" w14:textId="6B66DFC9" w:rsidR="005229A5" w:rsidRDefault="005229A5">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_Toc56085208 \h </w:instrText>
      </w:r>
      <w:r>
        <w:fldChar w:fldCharType="separate"/>
      </w:r>
      <w:r>
        <w:t>8</w:t>
      </w:r>
      <w:r>
        <w:fldChar w:fldCharType="end"/>
      </w:r>
    </w:p>
    <w:p w14:paraId="6F8D0661" w14:textId="70F46841" w:rsidR="005229A5" w:rsidRDefault="005229A5">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rPr>
          <w:lang w:eastAsia="zh-CN"/>
        </w:rPr>
        <w:t xml:space="preserve">4 </w:t>
      </w:r>
      <w:r>
        <w:t>Band Carrier Aggregation with Single UL: Specific Band Combination Par</w:t>
      </w:r>
      <w:r>
        <w:tab/>
      </w:r>
      <w:r>
        <w:fldChar w:fldCharType="begin"/>
      </w:r>
      <w:r>
        <w:instrText xml:space="preserve"> PAGEREF _Toc56085209 \h </w:instrText>
      </w:r>
      <w:r>
        <w:fldChar w:fldCharType="separate"/>
      </w:r>
      <w:r>
        <w:t>9</w:t>
      </w:r>
      <w:r>
        <w:fldChar w:fldCharType="end"/>
      </w:r>
    </w:p>
    <w:p w14:paraId="103AB6D8" w14:textId="29F18C13" w:rsidR="005229A5" w:rsidRDefault="005229A5">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rsidRPr="0007150F">
        <w:rPr>
          <w:rFonts w:cs="Arial"/>
        </w:rPr>
        <w:t>CA_n3-n28-n41</w:t>
      </w:r>
      <w:r w:rsidRPr="0007150F">
        <w:rPr>
          <w:rFonts w:cs="Arial"/>
          <w:lang w:eastAsia="zh-CN"/>
        </w:rPr>
        <w:t>-n78</w:t>
      </w:r>
      <w:r>
        <w:tab/>
      </w:r>
      <w:r>
        <w:fldChar w:fldCharType="begin"/>
      </w:r>
      <w:r>
        <w:instrText xml:space="preserve"> PAGEREF _Toc56085210 \h </w:instrText>
      </w:r>
      <w:r>
        <w:fldChar w:fldCharType="separate"/>
      </w:r>
      <w:r>
        <w:t>9</w:t>
      </w:r>
      <w:r>
        <w:fldChar w:fldCharType="end"/>
      </w:r>
    </w:p>
    <w:p w14:paraId="37853CD5" w14:textId="428B46A2" w:rsidR="005229A5" w:rsidRDefault="005229A5">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_Toc56085211 \h </w:instrText>
      </w:r>
      <w:r>
        <w:fldChar w:fldCharType="separate"/>
      </w:r>
      <w:r>
        <w:t>9</w:t>
      </w:r>
      <w:r>
        <w:fldChar w:fldCharType="end"/>
      </w:r>
    </w:p>
    <w:p w14:paraId="0D7B9258" w14:textId="4D60DC9E" w:rsidR="005229A5" w:rsidRDefault="005229A5">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_Toc56085212 \h </w:instrText>
      </w:r>
      <w:r>
        <w:fldChar w:fldCharType="separate"/>
      </w:r>
      <w:r>
        <w:t>9</w:t>
      </w:r>
      <w:r>
        <w:fldChar w:fldCharType="end"/>
      </w:r>
    </w:p>
    <w:p w14:paraId="58AA0113" w14:textId="15F6AB82" w:rsidR="005229A5" w:rsidRDefault="005229A5">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∆T</w:t>
      </w:r>
      <w:r w:rsidRPr="0007150F">
        <w:rPr>
          <w:vertAlign w:val="subscript"/>
        </w:rPr>
        <w:t>IB,c</w:t>
      </w:r>
      <w:r>
        <w:t xml:space="preserve"> and ∆R</w:t>
      </w:r>
      <w:r w:rsidRPr="0007150F">
        <w:rPr>
          <w:vertAlign w:val="subscript"/>
        </w:rPr>
        <w:t>IB,c</w:t>
      </w:r>
      <w:r>
        <w:t xml:space="preserve"> values</w:t>
      </w:r>
      <w:r>
        <w:tab/>
      </w:r>
      <w:r>
        <w:fldChar w:fldCharType="begin"/>
      </w:r>
      <w:r>
        <w:instrText xml:space="preserve"> PAGEREF _Toc56085213 \h </w:instrText>
      </w:r>
      <w:r>
        <w:fldChar w:fldCharType="separate"/>
      </w:r>
      <w:r>
        <w:t>9</w:t>
      </w:r>
      <w:r>
        <w:fldChar w:fldCharType="end"/>
      </w:r>
    </w:p>
    <w:p w14:paraId="0CF81E35" w14:textId="684E5BD7" w:rsidR="005229A5" w:rsidRDefault="005229A5">
      <w:pPr>
        <w:pStyle w:val="TOC3"/>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_Toc56085214 \h </w:instrText>
      </w:r>
      <w:r>
        <w:fldChar w:fldCharType="separate"/>
      </w:r>
      <w:r>
        <w:t>10</w:t>
      </w:r>
      <w:r>
        <w:fldChar w:fldCharType="end"/>
      </w:r>
    </w:p>
    <w:p w14:paraId="25AB84BD" w14:textId="45A02AF7" w:rsidR="005229A5" w:rsidRDefault="005229A5">
      <w:pPr>
        <w:pStyle w:val="TOC2"/>
        <w:rPr>
          <w:rFonts w:asciiTheme="minorHAnsi" w:eastAsiaTheme="minorEastAsia" w:hAnsiTheme="minorHAnsi" w:cstheme="minorBidi"/>
          <w:sz w:val="22"/>
          <w:szCs w:val="22"/>
          <w:lang w:val="en-US"/>
        </w:rPr>
      </w:pPr>
      <w:r w:rsidRPr="0007150F">
        <w:rPr>
          <w:color w:val="000000"/>
        </w:rPr>
        <w:t>5.2</w:t>
      </w:r>
      <w:r>
        <w:rPr>
          <w:rFonts w:asciiTheme="minorHAnsi" w:eastAsiaTheme="minorEastAsia" w:hAnsiTheme="minorHAnsi" w:cstheme="minorBidi"/>
          <w:sz w:val="22"/>
          <w:szCs w:val="22"/>
          <w:lang w:val="en-US"/>
        </w:rPr>
        <w:tab/>
      </w:r>
      <w:r w:rsidRPr="0007150F">
        <w:rPr>
          <w:color w:val="000000"/>
          <w:lang w:val="en-US" w:eastAsia="zh-CN"/>
        </w:rPr>
        <w:t>CA_n25-n41-n66-n71</w:t>
      </w:r>
      <w:r>
        <w:tab/>
      </w:r>
      <w:r>
        <w:fldChar w:fldCharType="begin"/>
      </w:r>
      <w:r>
        <w:instrText xml:space="preserve"> PAGEREF _Toc56085215 \h </w:instrText>
      </w:r>
      <w:r>
        <w:fldChar w:fldCharType="separate"/>
      </w:r>
      <w:r>
        <w:t>10</w:t>
      </w:r>
      <w:r>
        <w:fldChar w:fldCharType="end"/>
      </w:r>
    </w:p>
    <w:p w14:paraId="401003F4" w14:textId="37E0A9D9" w:rsidR="005229A5" w:rsidRDefault="005229A5">
      <w:pPr>
        <w:pStyle w:val="TOC3"/>
        <w:rPr>
          <w:rFonts w:asciiTheme="minorHAnsi" w:eastAsiaTheme="minorEastAsia" w:hAnsiTheme="minorHAnsi" w:cstheme="minorBidi"/>
          <w:sz w:val="22"/>
          <w:szCs w:val="22"/>
          <w:lang w:val="en-US"/>
        </w:rPr>
      </w:pPr>
      <w:r w:rsidRPr="0007150F">
        <w:rPr>
          <w:color w:val="000000"/>
          <w:lang w:val="en-US" w:eastAsia="zh-CN"/>
        </w:rPr>
        <w:t>5.2.1</w:t>
      </w:r>
      <w:r>
        <w:rPr>
          <w:rFonts w:asciiTheme="minorHAnsi" w:eastAsiaTheme="minorEastAsia" w:hAnsiTheme="minorHAnsi" w:cstheme="minorBidi"/>
          <w:sz w:val="22"/>
          <w:szCs w:val="22"/>
          <w:lang w:val="en-US"/>
        </w:rPr>
        <w:tab/>
      </w:r>
      <w:r w:rsidRPr="0007150F">
        <w:rPr>
          <w:color w:val="000000"/>
          <w:lang w:val="en-US" w:eastAsia="zh-CN"/>
        </w:rPr>
        <w:t>Channel bandwidths per operating bands for CA</w:t>
      </w:r>
      <w:r>
        <w:tab/>
      </w:r>
      <w:r>
        <w:fldChar w:fldCharType="begin"/>
      </w:r>
      <w:r>
        <w:instrText xml:space="preserve"> PAGEREF _Toc56085216 \h </w:instrText>
      </w:r>
      <w:r>
        <w:fldChar w:fldCharType="separate"/>
      </w:r>
      <w:r>
        <w:t>10</w:t>
      </w:r>
      <w:r>
        <w:fldChar w:fldCharType="end"/>
      </w:r>
    </w:p>
    <w:p w14:paraId="41747172" w14:textId="14818496" w:rsidR="005229A5" w:rsidRDefault="005229A5">
      <w:pPr>
        <w:pStyle w:val="TOC3"/>
        <w:rPr>
          <w:rFonts w:asciiTheme="minorHAnsi" w:eastAsiaTheme="minorEastAsia" w:hAnsiTheme="minorHAnsi" w:cstheme="minorBidi"/>
          <w:sz w:val="22"/>
          <w:szCs w:val="22"/>
          <w:lang w:val="en-US"/>
        </w:rPr>
      </w:pPr>
      <w:r w:rsidRPr="0007150F">
        <w:rPr>
          <w:color w:val="000000"/>
          <w:lang w:val="en-US" w:eastAsia="zh-CN"/>
        </w:rPr>
        <w:t>5.2.2</w:t>
      </w:r>
      <w:r>
        <w:rPr>
          <w:rFonts w:asciiTheme="minorHAnsi" w:eastAsiaTheme="minorEastAsia" w:hAnsiTheme="minorHAnsi" w:cstheme="minorBidi"/>
          <w:sz w:val="22"/>
          <w:szCs w:val="22"/>
          <w:lang w:val="en-US"/>
        </w:rPr>
        <w:tab/>
      </w:r>
      <w:r w:rsidRPr="0007150F">
        <w:rPr>
          <w:color w:val="000000"/>
          <w:lang w:val="en-US" w:eastAsia="zh-CN"/>
        </w:rPr>
        <w:t>∆T</w:t>
      </w:r>
      <w:r w:rsidRPr="0007150F">
        <w:rPr>
          <w:color w:val="000000"/>
          <w:vertAlign w:val="subscript"/>
          <w:lang w:val="en-US" w:eastAsia="zh-CN"/>
        </w:rPr>
        <w:t>IB,c</w:t>
      </w:r>
      <w:r w:rsidRPr="0007150F">
        <w:rPr>
          <w:color w:val="000000"/>
          <w:lang w:val="en-US" w:eastAsia="zh-CN"/>
        </w:rPr>
        <w:t xml:space="preserve"> and ∆R</w:t>
      </w:r>
      <w:r w:rsidRPr="0007150F">
        <w:rPr>
          <w:color w:val="000000"/>
          <w:vertAlign w:val="subscript"/>
          <w:lang w:val="en-US" w:eastAsia="zh-CN"/>
        </w:rPr>
        <w:t>IB,c</w:t>
      </w:r>
      <w:r w:rsidRPr="0007150F">
        <w:rPr>
          <w:color w:val="000000"/>
          <w:lang w:val="en-US" w:eastAsia="zh-CN"/>
        </w:rPr>
        <w:t xml:space="preserve"> values</w:t>
      </w:r>
      <w:r>
        <w:tab/>
      </w:r>
      <w:r>
        <w:fldChar w:fldCharType="begin"/>
      </w:r>
      <w:r>
        <w:instrText xml:space="preserve"> PAGEREF _Toc56085217 \h </w:instrText>
      </w:r>
      <w:r>
        <w:fldChar w:fldCharType="separate"/>
      </w:r>
      <w:r>
        <w:t>10</w:t>
      </w:r>
      <w:r>
        <w:fldChar w:fldCharType="end"/>
      </w:r>
    </w:p>
    <w:p w14:paraId="2B30F908" w14:textId="1AFB4BE9" w:rsidR="005229A5" w:rsidRDefault="005229A5">
      <w:pPr>
        <w:pStyle w:val="TOC3"/>
        <w:rPr>
          <w:rFonts w:asciiTheme="minorHAnsi" w:eastAsiaTheme="minorEastAsia" w:hAnsiTheme="minorHAnsi" w:cstheme="minorBidi"/>
          <w:sz w:val="22"/>
          <w:szCs w:val="22"/>
          <w:lang w:val="en-US"/>
        </w:rPr>
      </w:pPr>
      <w:r w:rsidRPr="0007150F">
        <w:rPr>
          <w:color w:val="000000"/>
          <w:lang w:val="en-US" w:eastAsia="zh-CN"/>
        </w:rPr>
        <w:t>5.2.3</w:t>
      </w:r>
      <w:r>
        <w:rPr>
          <w:rFonts w:asciiTheme="minorHAnsi" w:eastAsiaTheme="minorEastAsia" w:hAnsiTheme="minorHAnsi" w:cstheme="minorBidi"/>
          <w:sz w:val="22"/>
          <w:szCs w:val="22"/>
          <w:lang w:val="en-US"/>
        </w:rPr>
        <w:tab/>
      </w:r>
      <w:r w:rsidRPr="0007150F">
        <w:rPr>
          <w:color w:val="000000"/>
          <w:lang w:val="en-US" w:eastAsia="zh-CN"/>
        </w:rPr>
        <w:t>REFSENS requirements</w:t>
      </w:r>
      <w:r>
        <w:tab/>
      </w:r>
      <w:r>
        <w:fldChar w:fldCharType="begin"/>
      </w:r>
      <w:r>
        <w:instrText xml:space="preserve"> PAGEREF _Toc56085218 \h </w:instrText>
      </w:r>
      <w:r>
        <w:fldChar w:fldCharType="separate"/>
      </w:r>
      <w:r>
        <w:t>11</w:t>
      </w:r>
      <w:r>
        <w:fldChar w:fldCharType="end"/>
      </w:r>
    </w:p>
    <w:p w14:paraId="10CE80D9" w14:textId="277BD8BF" w:rsidR="005229A5" w:rsidRDefault="005229A5">
      <w:pPr>
        <w:pStyle w:val="TOC2"/>
        <w:rPr>
          <w:rFonts w:asciiTheme="minorHAnsi" w:eastAsiaTheme="minorEastAsia" w:hAnsiTheme="minorHAnsi" w:cstheme="minorBidi"/>
          <w:sz w:val="22"/>
          <w:szCs w:val="22"/>
          <w:lang w:val="en-US"/>
        </w:rPr>
      </w:pPr>
      <w:r w:rsidRPr="0007150F">
        <w:rPr>
          <w:rFonts w:eastAsia="SimSun" w:cs="Arial"/>
        </w:rPr>
        <w:t>5.3</w:t>
      </w:r>
      <w:r>
        <w:rPr>
          <w:rFonts w:asciiTheme="minorHAnsi" w:eastAsiaTheme="minorEastAsia" w:hAnsiTheme="minorHAnsi" w:cstheme="minorBidi"/>
          <w:sz w:val="22"/>
          <w:szCs w:val="22"/>
          <w:lang w:val="en-US"/>
        </w:rPr>
        <w:tab/>
      </w:r>
      <w:r w:rsidRPr="0007150F">
        <w:rPr>
          <w:rFonts w:eastAsia="SimSun" w:cs="Arial"/>
        </w:rPr>
        <w:t>CA_n3-n28-n41</w:t>
      </w:r>
      <w:r w:rsidRPr="0007150F">
        <w:rPr>
          <w:rFonts w:eastAsia="SimSun" w:cs="Arial"/>
          <w:lang w:eastAsia="zh-CN"/>
        </w:rPr>
        <w:t>-n77</w:t>
      </w:r>
      <w:r>
        <w:tab/>
      </w:r>
      <w:r>
        <w:fldChar w:fldCharType="begin"/>
      </w:r>
      <w:r>
        <w:instrText xml:space="preserve"> PAGEREF _Toc56085219 \h </w:instrText>
      </w:r>
      <w:r>
        <w:fldChar w:fldCharType="separate"/>
      </w:r>
      <w:r>
        <w:t>11</w:t>
      </w:r>
      <w:r>
        <w:fldChar w:fldCharType="end"/>
      </w:r>
    </w:p>
    <w:p w14:paraId="5D31CF9C" w14:textId="50E181F1" w:rsidR="005229A5" w:rsidRDefault="005229A5">
      <w:pPr>
        <w:pStyle w:val="TOC3"/>
        <w:rPr>
          <w:rFonts w:asciiTheme="minorHAnsi" w:eastAsiaTheme="minorEastAsia" w:hAnsiTheme="minorHAnsi" w:cstheme="minorBidi"/>
          <w:sz w:val="22"/>
          <w:szCs w:val="22"/>
          <w:lang w:val="en-US"/>
        </w:rPr>
      </w:pPr>
      <w:r w:rsidRPr="0007150F">
        <w:rPr>
          <w:rFonts w:eastAsia="SimSun"/>
        </w:rPr>
        <w:t>5.3.1</w:t>
      </w:r>
      <w:r>
        <w:rPr>
          <w:rFonts w:asciiTheme="minorHAnsi" w:eastAsiaTheme="minorEastAsia" w:hAnsiTheme="minorHAnsi" w:cstheme="minorBidi"/>
          <w:sz w:val="22"/>
          <w:szCs w:val="22"/>
          <w:lang w:val="en-US"/>
        </w:rPr>
        <w:tab/>
      </w:r>
      <w:r w:rsidRPr="0007150F">
        <w:rPr>
          <w:rFonts w:eastAsia="SimSun"/>
        </w:rPr>
        <w:t>Operating bands for CA</w:t>
      </w:r>
      <w:r>
        <w:tab/>
      </w:r>
      <w:r>
        <w:fldChar w:fldCharType="begin"/>
      </w:r>
      <w:r>
        <w:instrText xml:space="preserve"> PAGEREF _Toc56085220 \h </w:instrText>
      </w:r>
      <w:r>
        <w:fldChar w:fldCharType="separate"/>
      </w:r>
      <w:r>
        <w:t>11</w:t>
      </w:r>
      <w:r>
        <w:fldChar w:fldCharType="end"/>
      </w:r>
    </w:p>
    <w:p w14:paraId="5AF67826" w14:textId="3AA37D13" w:rsidR="005229A5" w:rsidRDefault="005229A5">
      <w:pPr>
        <w:pStyle w:val="TOC3"/>
        <w:rPr>
          <w:rFonts w:asciiTheme="minorHAnsi" w:eastAsiaTheme="minorEastAsia" w:hAnsiTheme="minorHAnsi" w:cstheme="minorBidi"/>
          <w:sz w:val="22"/>
          <w:szCs w:val="22"/>
          <w:lang w:val="en-US"/>
        </w:rPr>
      </w:pPr>
      <w:r w:rsidRPr="0007150F">
        <w:rPr>
          <w:rFonts w:eastAsia="SimSun"/>
        </w:rPr>
        <w:t>5.3.</w:t>
      </w:r>
      <w:r w:rsidRPr="0007150F">
        <w:rPr>
          <w:rFonts w:eastAsia="SimSun"/>
          <w:lang w:eastAsia="zh-CN"/>
        </w:rPr>
        <w:t>2</w:t>
      </w:r>
      <w:r>
        <w:rPr>
          <w:rFonts w:asciiTheme="minorHAnsi" w:eastAsiaTheme="minorEastAsia" w:hAnsiTheme="minorHAnsi" w:cstheme="minorBidi"/>
          <w:sz w:val="22"/>
          <w:szCs w:val="22"/>
          <w:lang w:val="en-US"/>
        </w:rPr>
        <w:tab/>
      </w:r>
      <w:r w:rsidRPr="0007150F">
        <w:rPr>
          <w:rFonts w:eastAsia="SimSun"/>
        </w:rPr>
        <w:t>Channel bandwidths per operating band for CA</w:t>
      </w:r>
      <w:r>
        <w:tab/>
      </w:r>
      <w:r>
        <w:fldChar w:fldCharType="begin"/>
      </w:r>
      <w:r>
        <w:instrText xml:space="preserve"> PAGEREF _Toc56085221 \h </w:instrText>
      </w:r>
      <w:r>
        <w:fldChar w:fldCharType="separate"/>
      </w:r>
      <w:r>
        <w:t>11</w:t>
      </w:r>
      <w:r>
        <w:fldChar w:fldCharType="end"/>
      </w:r>
    </w:p>
    <w:p w14:paraId="3C6C39E6" w14:textId="49901FC3" w:rsidR="005229A5" w:rsidRDefault="005229A5">
      <w:pPr>
        <w:pStyle w:val="TOC3"/>
        <w:rPr>
          <w:rFonts w:asciiTheme="minorHAnsi" w:eastAsiaTheme="minorEastAsia" w:hAnsiTheme="minorHAnsi" w:cstheme="minorBidi"/>
          <w:sz w:val="22"/>
          <w:szCs w:val="22"/>
          <w:lang w:val="en-US"/>
        </w:rPr>
      </w:pPr>
      <w:r w:rsidRPr="0007150F">
        <w:rPr>
          <w:rFonts w:eastAsia="SimSun"/>
        </w:rPr>
        <w:t>5.3.</w:t>
      </w:r>
      <w:r w:rsidRPr="0007150F">
        <w:rPr>
          <w:rFonts w:eastAsia="SimSun"/>
          <w:lang w:eastAsia="zh-CN"/>
        </w:rPr>
        <w:t>3</w:t>
      </w:r>
      <w:r>
        <w:rPr>
          <w:rFonts w:asciiTheme="minorHAnsi" w:eastAsiaTheme="minorEastAsia" w:hAnsiTheme="minorHAnsi" w:cstheme="minorBidi"/>
          <w:sz w:val="22"/>
          <w:szCs w:val="22"/>
          <w:lang w:val="en-US"/>
        </w:rPr>
        <w:tab/>
      </w:r>
      <w:r w:rsidRPr="0007150F">
        <w:rPr>
          <w:rFonts w:eastAsia="SimSun"/>
        </w:rPr>
        <w:t>∆T</w:t>
      </w:r>
      <w:r w:rsidRPr="0007150F">
        <w:rPr>
          <w:rFonts w:eastAsia="SimSun"/>
          <w:vertAlign w:val="subscript"/>
        </w:rPr>
        <w:t>IB</w:t>
      </w:r>
      <w:r w:rsidRPr="0007150F">
        <w:rPr>
          <w:rFonts w:eastAsia="SimSun"/>
        </w:rPr>
        <w:t xml:space="preserve"> and ∆R</w:t>
      </w:r>
      <w:r w:rsidRPr="0007150F">
        <w:rPr>
          <w:rFonts w:eastAsia="SimSun"/>
          <w:vertAlign w:val="subscript"/>
        </w:rPr>
        <w:t>IB</w:t>
      </w:r>
      <w:r w:rsidRPr="0007150F">
        <w:rPr>
          <w:rFonts w:eastAsia="SimSun"/>
        </w:rPr>
        <w:t xml:space="preserve"> values</w:t>
      </w:r>
      <w:r>
        <w:tab/>
      </w:r>
      <w:r>
        <w:fldChar w:fldCharType="begin"/>
      </w:r>
      <w:r>
        <w:instrText xml:space="preserve"> PAGEREF _Toc56085222 \h </w:instrText>
      </w:r>
      <w:r>
        <w:fldChar w:fldCharType="separate"/>
      </w:r>
      <w:r>
        <w:t>12</w:t>
      </w:r>
      <w:r>
        <w:fldChar w:fldCharType="end"/>
      </w:r>
    </w:p>
    <w:p w14:paraId="1EF5FC35" w14:textId="438C1B0C" w:rsidR="005229A5" w:rsidRDefault="005229A5">
      <w:pPr>
        <w:pStyle w:val="TOC3"/>
        <w:rPr>
          <w:rFonts w:asciiTheme="minorHAnsi" w:eastAsiaTheme="minorEastAsia" w:hAnsiTheme="minorHAnsi" w:cstheme="minorBidi"/>
          <w:sz w:val="22"/>
          <w:szCs w:val="22"/>
          <w:lang w:val="en-US"/>
        </w:rPr>
      </w:pPr>
      <w:r w:rsidRPr="0007150F">
        <w:rPr>
          <w:rFonts w:eastAsia="SimSun"/>
        </w:rPr>
        <w:t>5.3.</w:t>
      </w:r>
      <w:r w:rsidRPr="0007150F">
        <w:rPr>
          <w:rFonts w:eastAsia="SimSun"/>
          <w:lang w:eastAsia="zh-CN"/>
        </w:rPr>
        <w:t>4</w:t>
      </w:r>
      <w:r>
        <w:rPr>
          <w:rFonts w:asciiTheme="minorHAnsi" w:eastAsiaTheme="minorEastAsia" w:hAnsiTheme="minorHAnsi" w:cstheme="minorBidi"/>
          <w:sz w:val="22"/>
          <w:szCs w:val="22"/>
          <w:lang w:val="en-US"/>
        </w:rPr>
        <w:tab/>
      </w:r>
      <w:r w:rsidRPr="0007150F">
        <w:rPr>
          <w:rFonts w:eastAsia="SimSun"/>
        </w:rPr>
        <w:t>REFSENS requirements</w:t>
      </w:r>
      <w:r>
        <w:tab/>
      </w:r>
      <w:r>
        <w:fldChar w:fldCharType="begin"/>
      </w:r>
      <w:r>
        <w:instrText xml:space="preserve"> PAGEREF _Toc56085223 \h </w:instrText>
      </w:r>
      <w:r>
        <w:fldChar w:fldCharType="separate"/>
      </w:r>
      <w:r>
        <w:t>12</w:t>
      </w:r>
      <w:r>
        <w:fldChar w:fldCharType="end"/>
      </w:r>
    </w:p>
    <w:p w14:paraId="5DD933F3" w14:textId="28D1A8C2" w:rsidR="005229A5" w:rsidRDefault="005229A5">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rsidRPr="0007150F">
        <w:rPr>
          <w:rFonts w:ascii="Calibri" w:hAnsi="Calibri"/>
          <w:lang w:eastAsia="zh-CN"/>
        </w:rPr>
        <w:t xml:space="preserve"> </w:t>
      </w:r>
      <w:r>
        <w:t>CA_</w:t>
      </w:r>
      <w:r>
        <w:rPr>
          <w:lang w:eastAsia="zh-CN"/>
        </w:rPr>
        <w:t>n1-n77-n79-n257</w:t>
      </w:r>
      <w:r>
        <w:tab/>
      </w:r>
      <w:r>
        <w:fldChar w:fldCharType="begin"/>
      </w:r>
      <w:r>
        <w:instrText xml:space="preserve"> PAGEREF _Toc56085224 \h </w:instrText>
      </w:r>
      <w:r>
        <w:fldChar w:fldCharType="separate"/>
      </w:r>
      <w:r>
        <w:t>12</w:t>
      </w:r>
      <w:r>
        <w:fldChar w:fldCharType="end"/>
      </w:r>
    </w:p>
    <w:p w14:paraId="70AAE20B" w14:textId="10366685" w:rsidR="005229A5" w:rsidRDefault="005229A5">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_Toc56085225 \h </w:instrText>
      </w:r>
      <w:r>
        <w:fldChar w:fldCharType="separate"/>
      </w:r>
      <w:r>
        <w:t>12</w:t>
      </w:r>
      <w:r>
        <w:fldChar w:fldCharType="end"/>
      </w:r>
    </w:p>
    <w:p w14:paraId="66AEA7FF" w14:textId="09663A72" w:rsidR="005229A5" w:rsidRDefault="005229A5">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_Toc56085226 \h </w:instrText>
      </w:r>
      <w:r>
        <w:fldChar w:fldCharType="separate"/>
      </w:r>
      <w:r>
        <w:t>13</w:t>
      </w:r>
      <w:r>
        <w:fldChar w:fldCharType="end"/>
      </w:r>
    </w:p>
    <w:p w14:paraId="556FBFF8" w14:textId="5F6E19C9" w:rsidR="005229A5" w:rsidRDefault="005229A5">
      <w:pPr>
        <w:pStyle w:val="TOC3"/>
        <w:rPr>
          <w:rFonts w:asciiTheme="minorHAnsi" w:eastAsiaTheme="minorEastAsia" w:hAnsiTheme="minorHAnsi" w:cstheme="minorBidi"/>
          <w:sz w:val="22"/>
          <w:szCs w:val="22"/>
          <w:lang w:val="en-US"/>
        </w:rPr>
      </w:pPr>
      <w:r>
        <w:t>5.4.</w:t>
      </w:r>
      <w:r w:rsidRPr="0007150F">
        <w:rPr>
          <w:rFonts w:eastAsia="Yu Mincho"/>
          <w:lang w:eastAsia="ja-JP"/>
        </w:rPr>
        <w:t>3</w:t>
      </w:r>
      <w:r>
        <w:rPr>
          <w:rFonts w:asciiTheme="minorHAnsi" w:eastAsiaTheme="minorEastAsia" w:hAnsiTheme="minorHAnsi" w:cstheme="minorBidi"/>
          <w:sz w:val="22"/>
          <w:szCs w:val="22"/>
          <w:lang w:val="en-US"/>
        </w:rPr>
        <w:tab/>
      </w:r>
      <w:r>
        <w:t>∆T</w:t>
      </w:r>
      <w:r w:rsidRPr="0007150F">
        <w:rPr>
          <w:vertAlign w:val="subscript"/>
        </w:rPr>
        <w:t>IB,c</w:t>
      </w:r>
      <w:r>
        <w:t xml:space="preserve"> and ∆R</w:t>
      </w:r>
      <w:r w:rsidRPr="0007150F">
        <w:rPr>
          <w:vertAlign w:val="subscript"/>
        </w:rPr>
        <w:t>IB,c</w:t>
      </w:r>
      <w:r>
        <w:t xml:space="preserve"> values</w:t>
      </w:r>
      <w:r>
        <w:tab/>
      </w:r>
      <w:r>
        <w:fldChar w:fldCharType="begin"/>
      </w:r>
      <w:r>
        <w:instrText xml:space="preserve"> PAGEREF _Toc56085227 \h </w:instrText>
      </w:r>
      <w:r>
        <w:fldChar w:fldCharType="separate"/>
      </w:r>
      <w:r>
        <w:t>15</w:t>
      </w:r>
      <w:r>
        <w:fldChar w:fldCharType="end"/>
      </w:r>
    </w:p>
    <w:p w14:paraId="3B24813C" w14:textId="6184394F" w:rsidR="005229A5" w:rsidRDefault="005229A5">
      <w:pPr>
        <w:pStyle w:val="TOC3"/>
        <w:rPr>
          <w:rFonts w:asciiTheme="minorHAnsi" w:eastAsiaTheme="minorEastAsia" w:hAnsiTheme="minorHAnsi" w:cstheme="minorBidi"/>
          <w:sz w:val="22"/>
          <w:szCs w:val="22"/>
          <w:lang w:val="en-US"/>
        </w:rPr>
      </w:pPr>
      <w:r>
        <w:t>5.4.4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_Toc56085228 \h </w:instrText>
      </w:r>
      <w:r>
        <w:fldChar w:fldCharType="separate"/>
      </w:r>
      <w:r>
        <w:t>15</w:t>
      </w:r>
      <w:r>
        <w:fldChar w:fldCharType="end"/>
      </w:r>
    </w:p>
    <w:p w14:paraId="027EA31B" w14:textId="1196E005" w:rsidR="005229A5" w:rsidRDefault="005229A5">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rsidRPr="0007150F">
        <w:rPr>
          <w:rFonts w:ascii="Calibri" w:hAnsi="Calibri"/>
          <w:lang w:eastAsia="zh-CN"/>
        </w:rPr>
        <w:t xml:space="preserve"> </w:t>
      </w:r>
      <w:r>
        <w:t>CA_</w:t>
      </w:r>
      <w:r>
        <w:rPr>
          <w:lang w:eastAsia="zh-CN"/>
        </w:rPr>
        <w:t>n1-n78-n79-n257</w:t>
      </w:r>
      <w:r>
        <w:tab/>
      </w:r>
      <w:r>
        <w:fldChar w:fldCharType="begin"/>
      </w:r>
      <w:r>
        <w:instrText xml:space="preserve"> PAGEREF _Toc56085229 \h </w:instrText>
      </w:r>
      <w:r>
        <w:fldChar w:fldCharType="separate"/>
      </w:r>
      <w:r>
        <w:t>15</w:t>
      </w:r>
      <w:r>
        <w:fldChar w:fldCharType="end"/>
      </w:r>
    </w:p>
    <w:p w14:paraId="4F440126" w14:textId="24F1BBA0" w:rsidR="005229A5" w:rsidRDefault="005229A5">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_Toc56085230 \h </w:instrText>
      </w:r>
      <w:r>
        <w:fldChar w:fldCharType="separate"/>
      </w:r>
      <w:r>
        <w:t>15</w:t>
      </w:r>
      <w:r>
        <w:fldChar w:fldCharType="end"/>
      </w:r>
    </w:p>
    <w:p w14:paraId="7EECED70" w14:textId="4387A80E" w:rsidR="005229A5" w:rsidRDefault="005229A5">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_Toc56085231 \h </w:instrText>
      </w:r>
      <w:r>
        <w:fldChar w:fldCharType="separate"/>
      </w:r>
      <w:r>
        <w:t>16</w:t>
      </w:r>
      <w:r>
        <w:fldChar w:fldCharType="end"/>
      </w:r>
    </w:p>
    <w:p w14:paraId="625DE256" w14:textId="3F13FC0B" w:rsidR="005229A5" w:rsidRDefault="005229A5">
      <w:pPr>
        <w:pStyle w:val="TOC3"/>
        <w:rPr>
          <w:rFonts w:asciiTheme="minorHAnsi" w:eastAsiaTheme="minorEastAsia" w:hAnsiTheme="minorHAnsi" w:cstheme="minorBidi"/>
          <w:sz w:val="22"/>
          <w:szCs w:val="22"/>
          <w:lang w:val="en-US"/>
        </w:rPr>
      </w:pPr>
      <w:r>
        <w:t>5.5.</w:t>
      </w:r>
      <w:r w:rsidRPr="0007150F">
        <w:rPr>
          <w:rFonts w:eastAsia="Yu Mincho"/>
          <w:lang w:eastAsia="ja-JP"/>
        </w:rPr>
        <w:t>3</w:t>
      </w:r>
      <w:r>
        <w:rPr>
          <w:rFonts w:asciiTheme="minorHAnsi" w:eastAsiaTheme="minorEastAsia" w:hAnsiTheme="minorHAnsi" w:cstheme="minorBidi"/>
          <w:sz w:val="22"/>
          <w:szCs w:val="22"/>
          <w:lang w:val="en-US"/>
        </w:rPr>
        <w:tab/>
      </w:r>
      <w:r>
        <w:t>∆T</w:t>
      </w:r>
      <w:r w:rsidRPr="0007150F">
        <w:rPr>
          <w:vertAlign w:val="subscript"/>
        </w:rPr>
        <w:t>IB,c</w:t>
      </w:r>
      <w:r>
        <w:t xml:space="preserve"> and ∆R</w:t>
      </w:r>
      <w:r w:rsidRPr="0007150F">
        <w:rPr>
          <w:vertAlign w:val="subscript"/>
        </w:rPr>
        <w:t>IB,c</w:t>
      </w:r>
      <w:r>
        <w:t xml:space="preserve"> values</w:t>
      </w:r>
      <w:r>
        <w:tab/>
      </w:r>
      <w:r>
        <w:fldChar w:fldCharType="begin"/>
      </w:r>
      <w:r>
        <w:instrText xml:space="preserve"> PAGEREF _Toc56085232 \h </w:instrText>
      </w:r>
      <w:r>
        <w:fldChar w:fldCharType="separate"/>
      </w:r>
      <w:r>
        <w:t>18</w:t>
      </w:r>
      <w:r>
        <w:fldChar w:fldCharType="end"/>
      </w:r>
    </w:p>
    <w:p w14:paraId="46C0F8CD" w14:textId="26BD8364" w:rsidR="005229A5" w:rsidRDefault="005229A5">
      <w:pPr>
        <w:pStyle w:val="TOC3"/>
        <w:rPr>
          <w:rFonts w:asciiTheme="minorHAnsi" w:eastAsiaTheme="minorEastAsia" w:hAnsiTheme="minorHAnsi" w:cstheme="minorBidi"/>
          <w:sz w:val="22"/>
          <w:szCs w:val="22"/>
          <w:lang w:val="en-US"/>
        </w:rPr>
      </w:pPr>
      <w:r>
        <w:t>5.5.4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_Toc56085233 \h </w:instrText>
      </w:r>
      <w:r>
        <w:fldChar w:fldCharType="separate"/>
      </w:r>
      <w:r>
        <w:t>18</w:t>
      </w:r>
      <w:r>
        <w:fldChar w:fldCharType="end"/>
      </w:r>
    </w:p>
    <w:p w14:paraId="7415981A" w14:textId="3DCA8884" w:rsidR="005229A5" w:rsidRDefault="005229A5">
      <w:pPr>
        <w:pStyle w:val="TOC2"/>
        <w:rPr>
          <w:rFonts w:asciiTheme="minorHAnsi" w:eastAsiaTheme="minorEastAsia" w:hAnsiTheme="minorHAnsi" w:cstheme="minorBidi"/>
          <w:sz w:val="22"/>
          <w:szCs w:val="22"/>
          <w:lang w:val="en-US"/>
        </w:rPr>
      </w:pPr>
      <w:r w:rsidRPr="0007150F">
        <w:rPr>
          <w:rFonts w:eastAsia="MS Mincho"/>
          <w:color w:val="000000"/>
        </w:rPr>
        <w:t>5.6</w:t>
      </w:r>
      <w:r>
        <w:rPr>
          <w:rFonts w:asciiTheme="minorHAnsi" w:eastAsiaTheme="minorEastAsia" w:hAnsiTheme="minorHAnsi" w:cstheme="minorBidi"/>
          <w:sz w:val="22"/>
          <w:szCs w:val="22"/>
          <w:lang w:val="en-US"/>
        </w:rPr>
        <w:tab/>
      </w:r>
      <w:r w:rsidRPr="0007150F">
        <w:rPr>
          <w:rFonts w:eastAsia="MS Mincho"/>
          <w:color w:val="000000"/>
          <w:lang w:val="en-US" w:eastAsia="zh-CN"/>
        </w:rPr>
        <w:t>CA_n3-n5-n7-n78</w:t>
      </w:r>
      <w:r>
        <w:tab/>
      </w:r>
      <w:r>
        <w:fldChar w:fldCharType="begin"/>
      </w:r>
      <w:r>
        <w:instrText xml:space="preserve"> PAGEREF _Toc56085234 \h </w:instrText>
      </w:r>
      <w:r>
        <w:fldChar w:fldCharType="separate"/>
      </w:r>
      <w:r>
        <w:t>18</w:t>
      </w:r>
      <w:r>
        <w:fldChar w:fldCharType="end"/>
      </w:r>
    </w:p>
    <w:p w14:paraId="7B791028" w14:textId="17B7F4AC" w:rsidR="005229A5" w:rsidRDefault="005229A5">
      <w:pPr>
        <w:pStyle w:val="TOC3"/>
        <w:rPr>
          <w:rFonts w:asciiTheme="minorHAnsi" w:eastAsiaTheme="minorEastAsia" w:hAnsiTheme="minorHAnsi" w:cstheme="minorBidi"/>
          <w:sz w:val="22"/>
          <w:szCs w:val="22"/>
          <w:lang w:val="en-US"/>
        </w:rPr>
      </w:pPr>
      <w:r w:rsidRPr="0007150F">
        <w:rPr>
          <w:color w:val="000000"/>
          <w:lang w:val="en-US" w:eastAsia="zh-CN"/>
        </w:rPr>
        <w:t>5.6.1</w:t>
      </w:r>
      <w:r>
        <w:rPr>
          <w:rFonts w:asciiTheme="minorHAnsi" w:eastAsiaTheme="minorEastAsia" w:hAnsiTheme="minorHAnsi" w:cstheme="minorBidi"/>
          <w:sz w:val="22"/>
          <w:szCs w:val="22"/>
          <w:lang w:val="en-US"/>
        </w:rPr>
        <w:tab/>
      </w:r>
      <w:r w:rsidRPr="0007150F">
        <w:rPr>
          <w:color w:val="000000"/>
          <w:lang w:val="en-US" w:eastAsia="zh-CN"/>
        </w:rPr>
        <w:t>Channel bandwidths per operating bands for CA</w:t>
      </w:r>
      <w:r>
        <w:tab/>
      </w:r>
      <w:r>
        <w:fldChar w:fldCharType="begin"/>
      </w:r>
      <w:r>
        <w:instrText xml:space="preserve"> PAGEREF _Toc56085235 \h </w:instrText>
      </w:r>
      <w:r>
        <w:fldChar w:fldCharType="separate"/>
      </w:r>
      <w:r>
        <w:t>18</w:t>
      </w:r>
      <w:r>
        <w:fldChar w:fldCharType="end"/>
      </w:r>
    </w:p>
    <w:p w14:paraId="6E6DD254" w14:textId="2DFBCE06" w:rsidR="005229A5" w:rsidRDefault="005229A5">
      <w:pPr>
        <w:pStyle w:val="TOC3"/>
        <w:rPr>
          <w:rFonts w:asciiTheme="minorHAnsi" w:eastAsiaTheme="minorEastAsia" w:hAnsiTheme="minorHAnsi" w:cstheme="minorBidi"/>
          <w:sz w:val="22"/>
          <w:szCs w:val="22"/>
          <w:lang w:val="en-US"/>
        </w:rPr>
      </w:pPr>
      <w:r w:rsidRPr="0007150F">
        <w:rPr>
          <w:color w:val="000000"/>
          <w:lang w:val="en-US" w:eastAsia="zh-CN"/>
        </w:rPr>
        <w:t>5.6.2</w:t>
      </w:r>
      <w:r>
        <w:rPr>
          <w:rFonts w:asciiTheme="minorHAnsi" w:eastAsiaTheme="minorEastAsia" w:hAnsiTheme="minorHAnsi" w:cstheme="minorBidi"/>
          <w:sz w:val="22"/>
          <w:szCs w:val="22"/>
          <w:lang w:val="en-US"/>
        </w:rPr>
        <w:tab/>
      </w:r>
      <w:r w:rsidRPr="0007150F">
        <w:rPr>
          <w:color w:val="000000"/>
          <w:lang w:val="en-US" w:eastAsia="zh-CN"/>
        </w:rPr>
        <w:t>∆T</w:t>
      </w:r>
      <w:r w:rsidRPr="0007150F">
        <w:rPr>
          <w:color w:val="000000"/>
          <w:vertAlign w:val="subscript"/>
          <w:lang w:val="en-US" w:eastAsia="zh-CN"/>
        </w:rPr>
        <w:t>IB,c</w:t>
      </w:r>
      <w:r w:rsidRPr="0007150F">
        <w:rPr>
          <w:color w:val="000000"/>
          <w:lang w:val="en-US" w:eastAsia="zh-CN"/>
        </w:rPr>
        <w:t xml:space="preserve"> and ∆R</w:t>
      </w:r>
      <w:r w:rsidRPr="0007150F">
        <w:rPr>
          <w:color w:val="000000"/>
          <w:vertAlign w:val="subscript"/>
          <w:lang w:val="en-US" w:eastAsia="zh-CN"/>
        </w:rPr>
        <w:t>IB,c</w:t>
      </w:r>
      <w:r w:rsidRPr="0007150F">
        <w:rPr>
          <w:color w:val="000000"/>
          <w:lang w:val="en-US" w:eastAsia="zh-CN"/>
        </w:rPr>
        <w:t xml:space="preserve"> values</w:t>
      </w:r>
      <w:r>
        <w:tab/>
      </w:r>
      <w:r>
        <w:fldChar w:fldCharType="begin"/>
      </w:r>
      <w:r>
        <w:instrText xml:space="preserve"> PAGEREF _Toc56085236 \h </w:instrText>
      </w:r>
      <w:r>
        <w:fldChar w:fldCharType="separate"/>
      </w:r>
      <w:r>
        <w:t>19</w:t>
      </w:r>
      <w:r>
        <w:fldChar w:fldCharType="end"/>
      </w:r>
    </w:p>
    <w:p w14:paraId="062ACDD7" w14:textId="35C25BAA" w:rsidR="005229A5" w:rsidRDefault="005229A5">
      <w:pPr>
        <w:pStyle w:val="TOC3"/>
        <w:rPr>
          <w:rFonts w:asciiTheme="minorHAnsi" w:eastAsiaTheme="minorEastAsia" w:hAnsiTheme="minorHAnsi" w:cstheme="minorBidi"/>
          <w:sz w:val="22"/>
          <w:szCs w:val="22"/>
          <w:lang w:val="en-US"/>
        </w:rPr>
      </w:pPr>
      <w:r w:rsidRPr="0007150F">
        <w:rPr>
          <w:color w:val="000000"/>
          <w:lang w:val="en-US" w:eastAsia="zh-CN"/>
        </w:rPr>
        <w:t>5.6.3</w:t>
      </w:r>
      <w:r>
        <w:rPr>
          <w:rFonts w:asciiTheme="minorHAnsi" w:eastAsiaTheme="minorEastAsia" w:hAnsiTheme="minorHAnsi" w:cstheme="minorBidi"/>
          <w:sz w:val="22"/>
          <w:szCs w:val="22"/>
          <w:lang w:val="en-US"/>
        </w:rPr>
        <w:tab/>
      </w:r>
      <w:r w:rsidRPr="0007150F">
        <w:rPr>
          <w:color w:val="000000"/>
          <w:lang w:val="en-US" w:eastAsia="zh-CN"/>
        </w:rPr>
        <w:t>REFSENS requirements</w:t>
      </w:r>
      <w:r>
        <w:tab/>
      </w:r>
      <w:r>
        <w:fldChar w:fldCharType="begin"/>
      </w:r>
      <w:r>
        <w:instrText xml:space="preserve"> PAGEREF _Toc56085237 \h </w:instrText>
      </w:r>
      <w:r>
        <w:fldChar w:fldCharType="separate"/>
      </w:r>
      <w:r>
        <w:t>19</w:t>
      </w:r>
      <w:r>
        <w:fldChar w:fldCharType="end"/>
      </w:r>
    </w:p>
    <w:p w14:paraId="3327652F" w14:textId="2271CA66" w:rsidR="005229A5" w:rsidRDefault="005229A5">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_Toc56085238 \h </w:instrText>
      </w:r>
      <w:r>
        <w:fldChar w:fldCharType="separate"/>
      </w:r>
      <w:r>
        <w:t>20</w:t>
      </w:r>
      <w:r>
        <w:fldChar w:fldCharType="end"/>
      </w:r>
    </w:p>
    <w:p w14:paraId="6B30189A" w14:textId="34D19AF1"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5" w:name="foreword"/>
      <w:bookmarkStart w:id="16" w:name="_Toc49441232"/>
      <w:bookmarkStart w:id="17" w:name="_Toc56085200"/>
      <w:bookmarkEnd w:id="15"/>
      <w:r w:rsidRPr="004D3578">
        <w:t>Foreword</w:t>
      </w:r>
      <w:bookmarkEnd w:id="16"/>
      <w:bookmarkEnd w:id="17"/>
    </w:p>
    <w:p w14:paraId="0708AAFD" w14:textId="77777777" w:rsidR="00166B56" w:rsidRPr="004D3578" w:rsidRDefault="00166B56" w:rsidP="00166B56">
      <w:r w:rsidRPr="004D3578">
        <w:t xml:space="preserve">This Technical </w:t>
      </w:r>
      <w:bookmarkStart w:id="18" w:name="spectype3"/>
      <w:r w:rsidRPr="008A2344">
        <w:t>Report</w:t>
      </w:r>
      <w:bookmarkEnd w:id="18"/>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9" w:name="introduction"/>
      <w:bookmarkEnd w:id="19"/>
      <w:r w:rsidRPr="004D3578">
        <w:br w:type="page"/>
      </w:r>
      <w:bookmarkStart w:id="20" w:name="scope"/>
      <w:bookmarkStart w:id="21" w:name="_Toc49441233"/>
      <w:bookmarkStart w:id="22" w:name="_Toc56085201"/>
      <w:bookmarkEnd w:id="20"/>
      <w:r w:rsidRPr="004D3578">
        <w:t>1</w:t>
      </w:r>
      <w:r w:rsidRPr="004D3578">
        <w:tab/>
        <w:t>Scope</w:t>
      </w:r>
      <w:bookmarkEnd w:id="21"/>
      <w:bookmarkEnd w:id="22"/>
    </w:p>
    <w:p w14:paraId="156FBCE5" w14:textId="7F7C1788" w:rsidR="00764C94" w:rsidRDefault="00764C94" w:rsidP="00764C94">
      <w:bookmarkStart w:id="23" w:name="references"/>
      <w:bookmarkEnd w:id="23"/>
      <w:r>
        <w:t>The present document is a technical report on</w:t>
      </w:r>
      <w:r w:rsidRPr="00616096">
        <w:t xml:space="preserve"> </w:t>
      </w:r>
      <w:r>
        <w:t xml:space="preserve">inter-band CA for </w:t>
      </w:r>
      <w:r>
        <w:rPr>
          <w:lang w:eastAsia="zh-CN"/>
        </w:rPr>
        <w:t>4</w:t>
      </w:r>
      <w:r w:rsidRPr="00616096">
        <w:t xml:space="preserve"> bands DL with 1 band UL</w:t>
      </w:r>
      <w:r>
        <w:t xml:space="preserve"> under Rel-17 time frame</w:t>
      </w:r>
      <w:r>
        <w:rPr>
          <w:lang w:eastAsia="zh-CN"/>
        </w:rPr>
        <w:t>.</w:t>
      </w:r>
      <w:r>
        <w:t xml:space="preserve"> The purpose is to gather the relevant background information and studies in order to address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w:t>
      </w:r>
    </w:p>
    <w:p w14:paraId="14F2C6D5" w14:textId="77777777" w:rsidR="00166B56" w:rsidRPr="004D3578" w:rsidRDefault="00166B56" w:rsidP="00166B56">
      <w:pPr>
        <w:pStyle w:val="Heading1"/>
      </w:pPr>
      <w:bookmarkStart w:id="24" w:name="_Toc49441234"/>
      <w:bookmarkStart w:id="25" w:name="_Toc56085202"/>
      <w:r w:rsidRPr="004D3578">
        <w:t>2</w:t>
      </w:r>
      <w:r w:rsidRPr="004D3578">
        <w:tab/>
        <w:t>References</w:t>
      </w:r>
      <w:bookmarkEnd w:id="24"/>
      <w:bookmarkEnd w:id="25"/>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05A5908" w:rsidR="00166B56" w:rsidRPr="00461E39" w:rsidRDefault="00166B56" w:rsidP="00166B56">
      <w:pPr>
        <w:pStyle w:val="EX"/>
      </w:pPr>
      <w:bookmarkStart w:id="26" w:name="definitions"/>
      <w:bookmarkEnd w:id="26"/>
      <w:r>
        <w:rPr>
          <w:rFonts w:hint="eastAsia"/>
        </w:rPr>
        <w:t>[</w:t>
      </w:r>
      <w:r>
        <w:t>2</w:t>
      </w:r>
      <w:r>
        <w:rPr>
          <w:rFonts w:hint="eastAsia"/>
        </w:rPr>
        <w:t>]</w:t>
      </w:r>
      <w:r>
        <w:rPr>
          <w:rFonts w:hint="eastAsia"/>
        </w:rPr>
        <w:tab/>
      </w:r>
      <w:r w:rsidR="00F843FF" w:rsidRPr="00F843FF">
        <w:t>RP-20066</w:t>
      </w:r>
      <w:r w:rsidR="00764C94">
        <w:t>5</w:t>
      </w:r>
      <w:r>
        <w:rPr>
          <w:rFonts w:hint="eastAsia"/>
        </w:rPr>
        <w:t xml:space="preserve">, </w:t>
      </w:r>
      <w:r>
        <w:t>“</w:t>
      </w:r>
      <w:r w:rsidR="00764C94" w:rsidRPr="00764C94">
        <w:t xml:space="preserve">New WID: </w:t>
      </w:r>
      <w:r w:rsidR="00764C94" w:rsidRPr="00764C94">
        <w:rPr>
          <w:rFonts w:hint="eastAsia"/>
        </w:rPr>
        <w:t>NR</w:t>
      </w:r>
      <w:r w:rsidR="00764C94" w:rsidRPr="00764C94">
        <w:t xml:space="preserve"> inter-band CA for 4 bands DL with 1 band UL</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27" w:name="_Toc49441235"/>
      <w:bookmarkStart w:id="28" w:name="_Toc56085203"/>
      <w:r w:rsidRPr="004D3578">
        <w:t>3</w:t>
      </w:r>
      <w:r w:rsidRPr="004D3578">
        <w:tab/>
        <w:t>Definitions</w:t>
      </w:r>
      <w:r>
        <w:t xml:space="preserve"> of terms, symbols and abbreviations</w:t>
      </w:r>
      <w:bookmarkEnd w:id="27"/>
      <w:bookmarkEnd w:id="28"/>
    </w:p>
    <w:p w14:paraId="1C07A413" w14:textId="77777777" w:rsidR="00166B56" w:rsidRPr="004D3578" w:rsidRDefault="00166B56" w:rsidP="00166B56">
      <w:pPr>
        <w:pStyle w:val="Heading2"/>
      </w:pPr>
      <w:bookmarkStart w:id="29" w:name="_Toc49441236"/>
      <w:bookmarkStart w:id="30" w:name="_Toc56085204"/>
      <w:r w:rsidRPr="004D3578">
        <w:t>3.1</w:t>
      </w:r>
      <w:r w:rsidRPr="004D3578">
        <w:tab/>
      </w:r>
      <w:r>
        <w:t>Terms</w:t>
      </w:r>
      <w:bookmarkEnd w:id="29"/>
      <w:bookmarkEnd w:id="30"/>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1" w:name="_Toc49441237"/>
      <w:bookmarkStart w:id="32" w:name="_Toc56085205"/>
      <w:r w:rsidRPr="004D3578">
        <w:t>3.2</w:t>
      </w:r>
      <w:r w:rsidRPr="004D3578">
        <w:tab/>
        <w:t>Symbols</w:t>
      </w:r>
      <w:bookmarkEnd w:id="31"/>
      <w:bookmarkEnd w:id="32"/>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3" w:name="_Toc49441238"/>
      <w:bookmarkStart w:id="34" w:name="_Toc56085206"/>
      <w:r w:rsidRPr="004D3578">
        <w:t>3.3</w:t>
      </w:r>
      <w:r w:rsidRPr="004D3578">
        <w:tab/>
        <w:t>Abbreviations</w:t>
      </w:r>
      <w:bookmarkEnd w:id="33"/>
      <w:bookmarkEnd w:id="34"/>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35" w:name="clause4"/>
      <w:bookmarkStart w:id="36" w:name="_Toc49441239"/>
      <w:bookmarkStart w:id="37" w:name="_Toc56085207"/>
      <w:bookmarkEnd w:id="35"/>
      <w:r w:rsidRPr="004D3578">
        <w:t>4</w:t>
      </w:r>
      <w:r w:rsidRPr="004D3578">
        <w:tab/>
      </w:r>
      <w:r>
        <w:t>Background</w:t>
      </w:r>
      <w:bookmarkEnd w:id="36"/>
      <w:bookmarkEnd w:id="37"/>
    </w:p>
    <w:p w14:paraId="0AF6C9B9" w14:textId="285B2D6B" w:rsidR="009A3B13" w:rsidRDefault="009A3B13" w:rsidP="009A3B13">
      <w:r>
        <w:t xml:space="preserve">The present document is a technical report for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8" w:name="_Toc49441240"/>
      <w:bookmarkStart w:id="39" w:name="_Toc56085208"/>
      <w:r w:rsidRPr="004D3578">
        <w:t>4.1</w:t>
      </w:r>
      <w:r w:rsidRPr="004D3578">
        <w:tab/>
      </w:r>
      <w:r>
        <w:t>TR maintenance</w:t>
      </w:r>
      <w:bookmarkEnd w:id="38"/>
      <w:bookmarkEnd w:id="39"/>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C2EBD07" w:rsidR="00166B56" w:rsidRDefault="00166B56" w:rsidP="00166B56">
      <w:pPr>
        <w:pStyle w:val="Heading1"/>
      </w:pPr>
      <w:bookmarkStart w:id="40" w:name="startOfAnnexes"/>
      <w:bookmarkStart w:id="41" w:name="_Toc518368622"/>
      <w:bookmarkStart w:id="42" w:name="_Toc8387782"/>
      <w:bookmarkStart w:id="43" w:name="_Toc8388504"/>
      <w:bookmarkStart w:id="44" w:name="_Toc8388691"/>
      <w:bookmarkStart w:id="45" w:name="_Toc40090271"/>
      <w:bookmarkStart w:id="46" w:name="_Toc41911538"/>
      <w:bookmarkStart w:id="47" w:name="_Toc46998012"/>
      <w:bookmarkStart w:id="48" w:name="_Toc49441241"/>
      <w:bookmarkStart w:id="49" w:name="_Toc56085209"/>
      <w:bookmarkStart w:id="50" w:name="_Toc521480329"/>
      <w:bookmarkStart w:id="51" w:name="_Toc23151708"/>
      <w:bookmarkStart w:id="52" w:name="_Toc42864999"/>
      <w:bookmarkStart w:id="53" w:name="_Toc46234182"/>
      <w:bookmarkStart w:id="54" w:name="_Toc46235159"/>
      <w:bookmarkEnd w:id="40"/>
      <w:r>
        <w:t>5</w:t>
      </w:r>
      <w:r w:rsidRPr="00697599">
        <w:tab/>
      </w:r>
      <w:bookmarkEnd w:id="41"/>
      <w:bookmarkEnd w:id="42"/>
      <w:bookmarkEnd w:id="43"/>
      <w:bookmarkEnd w:id="44"/>
      <w:bookmarkEnd w:id="45"/>
      <w:bookmarkEnd w:id="46"/>
      <w:bookmarkEnd w:id="47"/>
      <w:r w:rsidR="00764C94">
        <w:rPr>
          <w:lang w:eastAsia="zh-CN"/>
        </w:rPr>
        <w:t>4</w:t>
      </w:r>
      <w:r w:rsidR="00764C94" w:rsidRPr="006F7C0C">
        <w:rPr>
          <w:rFonts w:hint="eastAsia"/>
          <w:lang w:eastAsia="zh-CN"/>
        </w:rPr>
        <w:t xml:space="preserve"> </w:t>
      </w:r>
      <w:r w:rsidR="00764C94" w:rsidRPr="006F7C0C">
        <w:t>Band Carrier Aggregation with Single UL: Specific Band Combination Par</w:t>
      </w:r>
      <w:bookmarkEnd w:id="48"/>
      <w:bookmarkEnd w:id="49"/>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14B57CDF" w14:textId="0F0AF5CA" w:rsidR="00764C94" w:rsidRPr="00621714" w:rsidRDefault="00764C94" w:rsidP="00764C94">
      <w:pPr>
        <w:pStyle w:val="Heading2"/>
        <w:rPr>
          <w:lang w:eastAsia="zh-CN"/>
        </w:rPr>
      </w:pPr>
      <w:bookmarkStart w:id="55" w:name="_Toc25838670"/>
      <w:bookmarkStart w:id="56" w:name="_Toc47371071"/>
      <w:bookmarkStart w:id="57" w:name="_Toc49441242"/>
      <w:bookmarkStart w:id="58" w:name="_Toc56085210"/>
      <w:bookmarkEnd w:id="50"/>
      <w:bookmarkEnd w:id="51"/>
      <w:bookmarkEnd w:id="52"/>
      <w:bookmarkEnd w:id="53"/>
      <w:bookmarkEnd w:id="54"/>
      <w:r>
        <w:t>5.1</w:t>
      </w:r>
      <w:r w:rsidRPr="00621714">
        <w:rPr>
          <w:rFonts w:ascii="Calibri" w:hAnsi="Calibri"/>
          <w:sz w:val="22"/>
          <w:szCs w:val="22"/>
          <w:lang w:eastAsia="sv-SE"/>
        </w:rPr>
        <w:tab/>
      </w:r>
      <w:r w:rsidR="00EE0ED8">
        <w:rPr>
          <w:rFonts w:cs="Arial" w:hint="eastAsia"/>
        </w:rPr>
        <w:t>CA_n3-n</w:t>
      </w:r>
      <w:r w:rsidR="00EE0ED8">
        <w:rPr>
          <w:rFonts w:cs="Arial"/>
        </w:rPr>
        <w:t>28</w:t>
      </w:r>
      <w:r w:rsidR="00EE0ED8">
        <w:rPr>
          <w:rFonts w:cs="Arial" w:hint="eastAsia"/>
        </w:rPr>
        <w:t>-n41</w:t>
      </w:r>
      <w:r w:rsidR="00EE0ED8">
        <w:rPr>
          <w:rFonts w:cs="Arial" w:hint="eastAsia"/>
          <w:lang w:eastAsia="zh-CN"/>
        </w:rPr>
        <w:t>-n78</w:t>
      </w:r>
      <w:bookmarkEnd w:id="55"/>
      <w:bookmarkEnd w:id="56"/>
      <w:bookmarkEnd w:id="57"/>
      <w:bookmarkEnd w:id="58"/>
    </w:p>
    <w:p w14:paraId="11842A6A" w14:textId="2B414F9E" w:rsidR="00764C94" w:rsidRPr="00621714" w:rsidRDefault="00764C94" w:rsidP="00764C94">
      <w:pPr>
        <w:pStyle w:val="Heading3"/>
      </w:pPr>
      <w:bookmarkStart w:id="59" w:name="_Toc25838671"/>
      <w:bookmarkStart w:id="60" w:name="_Toc47371072"/>
      <w:bookmarkStart w:id="61" w:name="_Toc49441243"/>
      <w:bookmarkStart w:id="62" w:name="_Toc56085211"/>
      <w:r>
        <w:t>5.1</w:t>
      </w:r>
      <w:r w:rsidRPr="00621714">
        <w:t>.1</w:t>
      </w:r>
      <w:r w:rsidRPr="00621714">
        <w:rPr>
          <w:rFonts w:ascii="Calibri" w:hAnsi="Calibri"/>
          <w:sz w:val="22"/>
          <w:szCs w:val="22"/>
          <w:lang w:eastAsia="sv-SE"/>
        </w:rPr>
        <w:tab/>
      </w:r>
      <w:r w:rsidRPr="00621714">
        <w:rPr>
          <w:rFonts w:hint="eastAsia"/>
        </w:rPr>
        <w:t>Operating bands for CA</w:t>
      </w:r>
      <w:bookmarkEnd w:id="59"/>
      <w:bookmarkEnd w:id="60"/>
      <w:bookmarkEnd w:id="61"/>
      <w:bookmarkEnd w:id="62"/>
    </w:p>
    <w:p w14:paraId="165BEF37" w14:textId="35E87BD8" w:rsidR="00764C94" w:rsidRPr="00621714" w:rsidRDefault="00764C94" w:rsidP="00764C94">
      <w:pPr>
        <w:pStyle w:val="TH"/>
      </w:pPr>
      <w:r w:rsidRPr="00621714">
        <w:t xml:space="preserve">Table </w:t>
      </w:r>
      <w:r>
        <w:rPr>
          <w:rFonts w:hint="eastAsia"/>
          <w:lang w:eastAsia="zh-CN"/>
        </w:rPr>
        <w:t>5.1</w:t>
      </w:r>
      <w:r w:rsidRPr="00621714">
        <w:t>.</w:t>
      </w:r>
      <w:r w:rsidRPr="00621714">
        <w:rPr>
          <w:rFonts w:hint="eastAsia"/>
          <w:lang w:eastAsia="zh-CN"/>
        </w:rPr>
        <w:t>1</w:t>
      </w:r>
      <w:r w:rsidRPr="00621714">
        <w:t xml:space="preserve">-1: </w:t>
      </w:r>
      <w:r w:rsidR="009A3B13">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764C94" w:rsidRPr="00621714" w14:paraId="0B548FBD" w14:textId="77777777" w:rsidTr="007A1370">
        <w:trPr>
          <w:trHeight w:val="225"/>
          <w:jc w:val="center"/>
        </w:trPr>
        <w:tc>
          <w:tcPr>
            <w:tcW w:w="1468" w:type="dxa"/>
            <w:vMerge w:val="restart"/>
          </w:tcPr>
          <w:p w14:paraId="5FF4C820"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4CAE67D7"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9D2726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797AD3D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781CFE4C"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Duplex Mode</w:t>
            </w:r>
          </w:p>
        </w:tc>
      </w:tr>
      <w:tr w:rsidR="00764C94" w:rsidRPr="00621714" w14:paraId="0251AAB8" w14:textId="77777777" w:rsidTr="007A1370">
        <w:trPr>
          <w:trHeight w:val="225"/>
          <w:jc w:val="center"/>
        </w:trPr>
        <w:tc>
          <w:tcPr>
            <w:tcW w:w="1468" w:type="dxa"/>
            <w:vMerge/>
            <w:vAlign w:val="center"/>
          </w:tcPr>
          <w:p w14:paraId="461B0F51"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17275F1C"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C786FFD"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136D2D4E"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E6FCE7E" w14:textId="77777777" w:rsidR="00764C94" w:rsidRPr="00621714" w:rsidRDefault="00764C94" w:rsidP="007A1370">
            <w:pPr>
              <w:spacing w:after="0"/>
              <w:rPr>
                <w:rFonts w:ascii="Arial" w:hAnsi="Arial" w:cs="Arial"/>
                <w:b/>
                <w:bCs/>
                <w:sz w:val="18"/>
                <w:szCs w:val="18"/>
              </w:rPr>
            </w:pPr>
          </w:p>
        </w:tc>
      </w:tr>
      <w:tr w:rsidR="00764C94" w:rsidRPr="00621714" w14:paraId="73567291" w14:textId="77777777" w:rsidTr="007A1370">
        <w:trPr>
          <w:trHeight w:val="189"/>
          <w:jc w:val="center"/>
        </w:trPr>
        <w:tc>
          <w:tcPr>
            <w:tcW w:w="1468" w:type="dxa"/>
            <w:vMerge/>
            <w:vAlign w:val="center"/>
          </w:tcPr>
          <w:p w14:paraId="120EFA63"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63A85B84"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tcPr>
          <w:p w14:paraId="4CCBC69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08EA7C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3BC79972" w14:textId="77777777" w:rsidR="00764C94" w:rsidRPr="00621714" w:rsidRDefault="00764C94" w:rsidP="007A1370">
            <w:pPr>
              <w:spacing w:after="0"/>
              <w:rPr>
                <w:rFonts w:ascii="Arial" w:hAnsi="Arial" w:cs="Arial"/>
                <w:b/>
                <w:bCs/>
                <w:sz w:val="18"/>
                <w:szCs w:val="18"/>
              </w:rPr>
            </w:pPr>
          </w:p>
        </w:tc>
      </w:tr>
      <w:tr w:rsidR="00EE0ED8" w:rsidRPr="00621714" w14:paraId="55A4FAA4" w14:textId="77777777" w:rsidTr="007A1370">
        <w:trPr>
          <w:trHeight w:val="225"/>
          <w:jc w:val="center"/>
        </w:trPr>
        <w:tc>
          <w:tcPr>
            <w:tcW w:w="1468" w:type="dxa"/>
            <w:vMerge w:val="restart"/>
            <w:vAlign w:val="center"/>
          </w:tcPr>
          <w:p w14:paraId="567621CE" w14:textId="02B0DA86" w:rsidR="00EE0ED8" w:rsidRPr="001C75B7" w:rsidRDefault="00EE0ED8" w:rsidP="00EE0ED8">
            <w:pPr>
              <w:keepNext/>
              <w:keepLines/>
              <w:spacing w:after="0"/>
              <w:jc w:val="center"/>
              <w:rPr>
                <w:rFonts w:ascii="Arial" w:eastAsia="SimSun"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w:t>
            </w:r>
            <w:r>
              <w:rPr>
                <w:rFonts w:ascii="Arial" w:hAnsi="Arial" w:hint="eastAsia"/>
                <w:sz w:val="18"/>
                <w:lang w:eastAsia="zh-CN"/>
              </w:rPr>
              <w:t>3</w:t>
            </w:r>
            <w:r w:rsidRPr="00621714">
              <w:rPr>
                <w:rFonts w:ascii="Arial" w:eastAsia="MS Mincho" w:hAnsi="Arial"/>
                <w:sz w:val="18"/>
                <w:lang w:eastAsia="ja-JP"/>
              </w:rPr>
              <w:t>-</w:t>
            </w:r>
            <w:r w:rsidRPr="00621714">
              <w:rPr>
                <w:rFonts w:ascii="Arial" w:hAnsi="Arial" w:hint="eastAsia"/>
                <w:sz w:val="18"/>
                <w:lang w:eastAsia="zh-CN"/>
              </w:rPr>
              <w:t>n</w:t>
            </w:r>
            <w:r>
              <w:rPr>
                <w:rFonts w:ascii="Arial" w:hAnsi="Arial" w:hint="eastAsia"/>
                <w:sz w:val="18"/>
                <w:lang w:eastAsia="zh-CN"/>
              </w:rPr>
              <w:t>28</w:t>
            </w:r>
            <w:r w:rsidRPr="00621714">
              <w:rPr>
                <w:rFonts w:ascii="Arial" w:hAnsi="Arial" w:hint="eastAsia"/>
                <w:sz w:val="18"/>
                <w:lang w:eastAsia="zh-CN"/>
              </w:rPr>
              <w:t>-n</w:t>
            </w:r>
            <w:r>
              <w:rPr>
                <w:rFonts w:ascii="Arial" w:hAnsi="Arial" w:hint="eastAsia"/>
                <w:sz w:val="18"/>
                <w:lang w:eastAsia="zh-CN"/>
              </w:rPr>
              <w:t>41</w:t>
            </w:r>
            <w:r>
              <w:rPr>
                <w:rFonts w:ascii="Arial" w:hAnsi="Arial"/>
                <w:sz w:val="18"/>
                <w:lang w:eastAsia="zh-CN"/>
              </w:rPr>
              <w:t>-n</w:t>
            </w:r>
            <w:r>
              <w:rPr>
                <w:rFonts w:ascii="Arial" w:hAnsi="Arial" w:hint="eastAsia"/>
                <w:sz w:val="18"/>
                <w:lang w:eastAsia="zh-CN"/>
              </w:rPr>
              <w:t>78</w:t>
            </w:r>
          </w:p>
        </w:tc>
        <w:tc>
          <w:tcPr>
            <w:tcW w:w="1067" w:type="dxa"/>
            <w:vAlign w:val="center"/>
          </w:tcPr>
          <w:p w14:paraId="0CFBC2DE" w14:textId="277E61F3" w:rsidR="00EE0ED8" w:rsidRPr="001C75B7" w:rsidRDefault="00EE0ED8" w:rsidP="00EE0ED8">
            <w:pPr>
              <w:keepNext/>
              <w:keepLines/>
              <w:spacing w:after="0"/>
              <w:jc w:val="center"/>
              <w:rPr>
                <w:rFonts w:ascii="Arial" w:eastAsia="SimSun" w:hAnsi="Arial"/>
                <w:sz w:val="18"/>
              </w:rPr>
            </w:pPr>
            <w:r>
              <w:rPr>
                <w:rFonts w:ascii="Arial" w:hAnsi="Arial"/>
                <w:sz w:val="18"/>
                <w:lang w:eastAsia="zh-CN"/>
              </w:rPr>
              <w:t>n</w:t>
            </w:r>
            <w:r>
              <w:rPr>
                <w:rFonts w:ascii="Arial" w:hAnsi="Arial" w:hint="eastAsia"/>
                <w:sz w:val="18"/>
                <w:lang w:eastAsia="zh-CN"/>
              </w:rPr>
              <w:t>3</w:t>
            </w:r>
          </w:p>
        </w:tc>
        <w:tc>
          <w:tcPr>
            <w:tcW w:w="1212" w:type="dxa"/>
            <w:shd w:val="clear" w:color="auto" w:fill="auto"/>
          </w:tcPr>
          <w:p w14:paraId="316F68C2" w14:textId="0FA294F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1710 MHz</w:t>
            </w:r>
          </w:p>
        </w:tc>
        <w:tc>
          <w:tcPr>
            <w:tcW w:w="317" w:type="dxa"/>
            <w:shd w:val="clear" w:color="auto" w:fill="auto"/>
          </w:tcPr>
          <w:p w14:paraId="1A12B777" w14:textId="6B3A83C7"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B1513AA" w14:textId="3EDE4947"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1785 MHz</w:t>
            </w:r>
          </w:p>
        </w:tc>
        <w:tc>
          <w:tcPr>
            <w:tcW w:w="1210" w:type="dxa"/>
            <w:shd w:val="clear" w:color="auto" w:fill="auto"/>
          </w:tcPr>
          <w:p w14:paraId="52A04CE1" w14:textId="70ADF67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1805 MHz</w:t>
            </w:r>
          </w:p>
        </w:tc>
        <w:tc>
          <w:tcPr>
            <w:tcW w:w="317" w:type="dxa"/>
            <w:shd w:val="clear" w:color="auto" w:fill="auto"/>
          </w:tcPr>
          <w:p w14:paraId="6AB231B2" w14:textId="5CD62779"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1297153" w14:textId="1EB535C9"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1880 MHz</w:t>
            </w:r>
          </w:p>
        </w:tc>
        <w:tc>
          <w:tcPr>
            <w:tcW w:w="850" w:type="dxa"/>
            <w:shd w:val="clear" w:color="auto" w:fill="auto"/>
            <w:vAlign w:val="center"/>
          </w:tcPr>
          <w:p w14:paraId="3DED5A10" w14:textId="28DD17EB" w:rsidR="00EE0ED8" w:rsidRPr="00621714" w:rsidRDefault="00EE0ED8" w:rsidP="00EE0ED8">
            <w:pPr>
              <w:keepNext/>
              <w:keepLines/>
              <w:spacing w:after="0"/>
              <w:jc w:val="center"/>
              <w:rPr>
                <w:rFonts w:ascii="Arial" w:hAnsi="Arial"/>
                <w:sz w:val="18"/>
                <w:lang w:eastAsia="zh-CN"/>
              </w:rPr>
            </w:pPr>
            <w:r>
              <w:rPr>
                <w:rFonts w:ascii="Arial" w:hAnsi="Arial" w:hint="eastAsia"/>
                <w:sz w:val="18"/>
                <w:lang w:eastAsia="zh-CN"/>
              </w:rPr>
              <w:t>FDD</w:t>
            </w:r>
          </w:p>
        </w:tc>
      </w:tr>
      <w:tr w:rsidR="00EE0ED8" w:rsidRPr="00621714" w14:paraId="134BE8FB" w14:textId="77777777" w:rsidTr="007A1370">
        <w:trPr>
          <w:trHeight w:val="225"/>
          <w:jc w:val="center"/>
        </w:trPr>
        <w:tc>
          <w:tcPr>
            <w:tcW w:w="1468" w:type="dxa"/>
            <w:vMerge/>
            <w:vAlign w:val="center"/>
          </w:tcPr>
          <w:p w14:paraId="353055D2"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1A5936E1" w14:textId="774B7715"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28</w:t>
            </w:r>
          </w:p>
        </w:tc>
        <w:tc>
          <w:tcPr>
            <w:tcW w:w="1212" w:type="dxa"/>
            <w:shd w:val="clear" w:color="auto" w:fill="auto"/>
          </w:tcPr>
          <w:p w14:paraId="6B9B0431" w14:textId="0E1AF528"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703 MHz</w:t>
            </w:r>
          </w:p>
        </w:tc>
        <w:tc>
          <w:tcPr>
            <w:tcW w:w="317" w:type="dxa"/>
            <w:shd w:val="clear" w:color="auto" w:fill="auto"/>
          </w:tcPr>
          <w:p w14:paraId="34FCBD51" w14:textId="3B3BB10F"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EF7AD75" w14:textId="7C0468C2"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748 MHz</w:t>
            </w:r>
          </w:p>
        </w:tc>
        <w:tc>
          <w:tcPr>
            <w:tcW w:w="1210" w:type="dxa"/>
            <w:shd w:val="clear" w:color="auto" w:fill="auto"/>
          </w:tcPr>
          <w:p w14:paraId="5EC643F5" w14:textId="5033D249"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758 MHz</w:t>
            </w:r>
          </w:p>
        </w:tc>
        <w:tc>
          <w:tcPr>
            <w:tcW w:w="317" w:type="dxa"/>
            <w:shd w:val="clear" w:color="auto" w:fill="auto"/>
          </w:tcPr>
          <w:p w14:paraId="772A01C4" w14:textId="6F172571"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192AE65" w14:textId="6604419B"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803 MHz</w:t>
            </w:r>
          </w:p>
        </w:tc>
        <w:tc>
          <w:tcPr>
            <w:tcW w:w="850" w:type="dxa"/>
            <w:shd w:val="clear" w:color="auto" w:fill="auto"/>
            <w:vAlign w:val="center"/>
          </w:tcPr>
          <w:p w14:paraId="13392BA4" w14:textId="4C55C454"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FDD</w:t>
            </w:r>
          </w:p>
        </w:tc>
      </w:tr>
      <w:tr w:rsidR="00EE0ED8" w:rsidRPr="00621714" w14:paraId="65467FE4" w14:textId="77777777" w:rsidTr="007A1370">
        <w:trPr>
          <w:trHeight w:val="225"/>
          <w:jc w:val="center"/>
        </w:trPr>
        <w:tc>
          <w:tcPr>
            <w:tcW w:w="1468" w:type="dxa"/>
            <w:vMerge/>
            <w:vAlign w:val="center"/>
          </w:tcPr>
          <w:p w14:paraId="623593B6"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3C70A59A" w14:textId="7C98A018"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41</w:t>
            </w:r>
          </w:p>
        </w:tc>
        <w:tc>
          <w:tcPr>
            <w:tcW w:w="1212" w:type="dxa"/>
            <w:shd w:val="clear" w:color="auto" w:fill="auto"/>
          </w:tcPr>
          <w:p w14:paraId="488DE1C8" w14:textId="5527972F"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61B9186" w14:textId="6ADFC53B"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AAA6951" w14:textId="259E5C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1210" w:type="dxa"/>
            <w:shd w:val="clear" w:color="auto" w:fill="auto"/>
          </w:tcPr>
          <w:p w14:paraId="269725A3" w14:textId="474F5BEA"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F8BB68F" w14:textId="4A85E970"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7DE74557" w14:textId="0E5947D4"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850" w:type="dxa"/>
            <w:shd w:val="clear" w:color="auto" w:fill="auto"/>
            <w:vAlign w:val="center"/>
          </w:tcPr>
          <w:p w14:paraId="2C5C200E" w14:textId="12255733"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r w:rsidR="00EE0ED8" w:rsidRPr="00621714" w14:paraId="38799B47" w14:textId="77777777" w:rsidTr="007A1370">
        <w:trPr>
          <w:trHeight w:val="225"/>
          <w:jc w:val="center"/>
        </w:trPr>
        <w:tc>
          <w:tcPr>
            <w:tcW w:w="1468" w:type="dxa"/>
            <w:vMerge/>
            <w:vAlign w:val="center"/>
          </w:tcPr>
          <w:p w14:paraId="39964A61"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55B047A0" w14:textId="0642BCBF" w:rsidR="00EE0ED8" w:rsidRPr="00621714" w:rsidRDefault="00EE0ED8" w:rsidP="00EE0ED8">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78</w:t>
            </w:r>
          </w:p>
        </w:tc>
        <w:tc>
          <w:tcPr>
            <w:tcW w:w="1212" w:type="dxa"/>
            <w:shd w:val="clear" w:color="auto" w:fill="auto"/>
          </w:tcPr>
          <w:p w14:paraId="66B89D8A" w14:textId="39E26264"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53809DDC" w14:textId="3CE55C9D"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0834DBE3" w14:textId="461EB50C"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1210" w:type="dxa"/>
            <w:shd w:val="clear" w:color="auto" w:fill="auto"/>
          </w:tcPr>
          <w:p w14:paraId="6EE45A92" w14:textId="2314682D"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49737B57" w14:textId="60ED3F84"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E4F8C73" w14:textId="08AA9B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850" w:type="dxa"/>
            <w:shd w:val="clear" w:color="auto" w:fill="auto"/>
            <w:vAlign w:val="center"/>
          </w:tcPr>
          <w:p w14:paraId="7CCBFB6E" w14:textId="141C2A3C"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5CA5409E" w14:textId="77777777" w:rsidR="00764C94" w:rsidRPr="00621714" w:rsidRDefault="00764C94" w:rsidP="00764C94">
      <w:pPr>
        <w:rPr>
          <w:lang w:eastAsia="ko-KR"/>
        </w:rPr>
      </w:pPr>
    </w:p>
    <w:p w14:paraId="4AACD1BA" w14:textId="7A0BA795" w:rsidR="00764C94" w:rsidRPr="00621714" w:rsidRDefault="00764C94" w:rsidP="00764C94">
      <w:pPr>
        <w:pStyle w:val="Heading3"/>
      </w:pPr>
      <w:bookmarkStart w:id="63" w:name="_Toc25838672"/>
      <w:bookmarkStart w:id="64" w:name="_Toc47371073"/>
      <w:bookmarkStart w:id="65" w:name="_Toc49441244"/>
      <w:bookmarkStart w:id="66" w:name="_Toc56085212"/>
      <w:r>
        <w:t>5.1</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63"/>
      <w:bookmarkEnd w:id="64"/>
      <w:bookmarkEnd w:id="65"/>
      <w:bookmarkEnd w:id="66"/>
    </w:p>
    <w:p w14:paraId="62F6AEB9" w14:textId="234D7447" w:rsidR="00764C94" w:rsidRPr="00621714" w:rsidRDefault="00764C94" w:rsidP="00764C94">
      <w:pPr>
        <w:pStyle w:val="TH"/>
        <w:rPr>
          <w:lang w:eastAsia="zh-CN"/>
        </w:rPr>
      </w:pPr>
      <w:r w:rsidRPr="00621714">
        <w:t xml:space="preserve">Table </w:t>
      </w:r>
      <w:r>
        <w:rPr>
          <w:rFonts w:hint="eastAsia"/>
        </w:rPr>
        <w:t>5.1</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rsidR="009A3B13">
        <w:t>4</w:t>
      </w:r>
      <w:r w:rsidRPr="00621714">
        <w:t>DL inter-band CA</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640"/>
        <w:gridCol w:w="555"/>
        <w:gridCol w:w="555"/>
        <w:gridCol w:w="555"/>
        <w:gridCol w:w="555"/>
        <w:gridCol w:w="555"/>
        <w:gridCol w:w="555"/>
        <w:gridCol w:w="555"/>
        <w:gridCol w:w="555"/>
        <w:gridCol w:w="555"/>
        <w:gridCol w:w="555"/>
        <w:gridCol w:w="555"/>
        <w:gridCol w:w="815"/>
      </w:tblGrid>
      <w:tr w:rsidR="00764C94" w:rsidRPr="00621714" w14:paraId="5540E580" w14:textId="77777777" w:rsidTr="007A1370">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2C99ED76"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837A42E"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79A24A28"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640" w:type="dxa"/>
            <w:tcBorders>
              <w:top w:val="single" w:sz="4" w:space="0" w:color="auto"/>
              <w:left w:val="single" w:sz="4" w:space="0" w:color="auto"/>
              <w:bottom w:val="single" w:sz="4" w:space="0" w:color="auto"/>
              <w:right w:val="single" w:sz="4" w:space="0" w:color="auto"/>
            </w:tcBorders>
            <w:vAlign w:val="center"/>
          </w:tcPr>
          <w:p w14:paraId="6203CB61"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14:paraId="469E22F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3BB0A963"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035F094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6FF3486C"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632E4574"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012B547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76547DEB"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226FAA0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30DA346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E18D178"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5928CD12"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0D501BA3"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EE0ED8" w:rsidRPr="00621714" w14:paraId="156C26DA" w14:textId="77777777" w:rsidTr="00EE0ED8">
        <w:trPr>
          <w:trHeight w:val="152"/>
          <w:jc w:val="center"/>
        </w:trPr>
        <w:tc>
          <w:tcPr>
            <w:tcW w:w="874" w:type="dxa"/>
            <w:vMerge w:val="restart"/>
            <w:tcBorders>
              <w:top w:val="single" w:sz="4" w:space="0" w:color="auto"/>
              <w:left w:val="single" w:sz="4" w:space="0" w:color="auto"/>
              <w:right w:val="single" w:sz="4" w:space="0" w:color="auto"/>
            </w:tcBorders>
            <w:vAlign w:val="center"/>
          </w:tcPr>
          <w:p w14:paraId="35B13C90" w14:textId="2105AF12"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CA_n3A-n28A-n41A</w:t>
            </w:r>
            <w:r>
              <w:rPr>
                <w:rFonts w:ascii="Arial" w:hAnsi="Arial" w:cs="Arial" w:hint="eastAsia"/>
                <w:sz w:val="18"/>
                <w:szCs w:val="18"/>
                <w:lang w:eastAsia="zh-CN"/>
              </w:rPr>
              <w:t>-n78A</w:t>
            </w:r>
          </w:p>
        </w:tc>
        <w:tc>
          <w:tcPr>
            <w:tcW w:w="567" w:type="dxa"/>
            <w:vMerge w:val="restart"/>
            <w:tcBorders>
              <w:top w:val="single" w:sz="4" w:space="0" w:color="auto"/>
              <w:left w:val="single" w:sz="4" w:space="0" w:color="auto"/>
              <w:right w:val="single" w:sz="4" w:space="0" w:color="auto"/>
            </w:tcBorders>
            <w:vAlign w:val="center"/>
          </w:tcPr>
          <w:p w14:paraId="6B6D2AB7" w14:textId="7219F797" w:rsidR="00EE0ED8" w:rsidRPr="00621714" w:rsidRDefault="00EE0ED8" w:rsidP="00EE0ED8">
            <w:pPr>
              <w:keepNext/>
              <w:keepLines/>
              <w:spacing w:after="0"/>
              <w:jc w:val="center"/>
              <w:rPr>
                <w:rFonts w:ascii="Arial" w:hAnsi="Arial"/>
                <w:sz w:val="18"/>
                <w:szCs w:val="18"/>
                <w:lang w:eastAsia="zh-CN"/>
              </w:rPr>
            </w:pPr>
            <w:r>
              <w:rPr>
                <w:rFonts w:cs="Arial" w:hint="eastAsia"/>
                <w:lang w:eastAsia="zh-CN"/>
              </w:rPr>
              <w:t>-</w:t>
            </w: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60C967B" w14:textId="47D3292B"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3</w:t>
            </w:r>
          </w:p>
        </w:tc>
        <w:tc>
          <w:tcPr>
            <w:tcW w:w="640" w:type="dxa"/>
            <w:tcBorders>
              <w:top w:val="single" w:sz="4" w:space="0" w:color="auto"/>
              <w:left w:val="single" w:sz="4" w:space="0" w:color="auto"/>
              <w:bottom w:val="single" w:sz="4" w:space="0" w:color="auto"/>
              <w:right w:val="single" w:sz="4" w:space="0" w:color="auto"/>
            </w:tcBorders>
          </w:tcPr>
          <w:p w14:paraId="3BF5CB05" w14:textId="0ADF24B3"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5F7A4C97" w14:textId="0C086B5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1D92B86" w14:textId="3A0A529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679862" w14:textId="390EC2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84DC63D" w14:textId="063BD3A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BAD572" w14:textId="40325919"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C9B5498" w14:textId="6690E1DB"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E0957C8" w14:textId="5F357D3A"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7798A9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C5C0B5"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7EA61D"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B76F8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5A3DF1A5" w14:textId="77777777" w:rsidR="00EE0ED8" w:rsidRPr="00621714" w:rsidRDefault="00EE0ED8" w:rsidP="00EE0ED8">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EE0ED8" w:rsidRPr="00621714" w14:paraId="585D65F9" w14:textId="77777777" w:rsidTr="00EE0ED8">
        <w:trPr>
          <w:trHeight w:val="152"/>
          <w:jc w:val="center"/>
        </w:trPr>
        <w:tc>
          <w:tcPr>
            <w:tcW w:w="874" w:type="dxa"/>
            <w:vMerge/>
            <w:tcBorders>
              <w:left w:val="single" w:sz="4" w:space="0" w:color="auto"/>
              <w:right w:val="single" w:sz="4" w:space="0" w:color="auto"/>
            </w:tcBorders>
            <w:vAlign w:val="center"/>
          </w:tcPr>
          <w:p w14:paraId="711B3FDA"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3D6D730D"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2AE38015"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4B56E9B" w14:textId="2D8FA4D8"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F612D5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1628C4" w14:textId="54B90DF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26DB45" w14:textId="5A59748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4B6A77A" w14:textId="34D92B6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E43E31E" w14:textId="0A63C52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6CA9AD" w14:textId="308F006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CB61908" w14:textId="790F085E"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EB10D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F0CB49"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B3938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304E81"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5040933D"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55EDE215" w14:textId="77777777" w:rsidTr="00EE0ED8">
        <w:trPr>
          <w:trHeight w:val="152"/>
          <w:jc w:val="center"/>
        </w:trPr>
        <w:tc>
          <w:tcPr>
            <w:tcW w:w="874" w:type="dxa"/>
            <w:vMerge/>
            <w:tcBorders>
              <w:left w:val="single" w:sz="4" w:space="0" w:color="auto"/>
              <w:right w:val="single" w:sz="4" w:space="0" w:color="auto"/>
            </w:tcBorders>
            <w:vAlign w:val="center"/>
          </w:tcPr>
          <w:p w14:paraId="121DE0FE"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1F4D3A74"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70C8473C"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E61B37F" w14:textId="7AB3C6AF"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52FDBC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0FA740" w14:textId="75F3EA4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903E68" w14:textId="29701E0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7B6F4CC" w14:textId="4D3CEA3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DA07DB" w14:textId="34F1A9C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6C3CEB" w14:textId="360C004E"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9CD7A" w14:textId="05747A38"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FC8D72"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CB3D3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F8F313"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91F64C"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60A285A5"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09086642" w14:textId="77777777" w:rsidTr="00EE0ED8">
        <w:trPr>
          <w:trHeight w:val="165"/>
          <w:jc w:val="center"/>
        </w:trPr>
        <w:tc>
          <w:tcPr>
            <w:tcW w:w="874" w:type="dxa"/>
            <w:vMerge/>
            <w:tcBorders>
              <w:left w:val="single" w:sz="4" w:space="0" w:color="auto"/>
              <w:right w:val="single" w:sz="4" w:space="0" w:color="auto"/>
            </w:tcBorders>
            <w:vAlign w:val="center"/>
          </w:tcPr>
          <w:p w14:paraId="220722FC"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6D5F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8ABAC35" w14:textId="1626442E"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28</w:t>
            </w:r>
          </w:p>
        </w:tc>
        <w:tc>
          <w:tcPr>
            <w:tcW w:w="640" w:type="dxa"/>
            <w:tcBorders>
              <w:top w:val="single" w:sz="4" w:space="0" w:color="auto"/>
              <w:left w:val="single" w:sz="4" w:space="0" w:color="auto"/>
              <w:bottom w:val="single" w:sz="4" w:space="0" w:color="auto"/>
              <w:right w:val="single" w:sz="4" w:space="0" w:color="auto"/>
            </w:tcBorders>
          </w:tcPr>
          <w:p w14:paraId="4CFA44B2" w14:textId="551251CE" w:rsidR="00EE0ED8" w:rsidRPr="00621714" w:rsidRDefault="00EE0ED8" w:rsidP="00EE0ED8">
            <w:pPr>
              <w:keepNext/>
              <w:keepLines/>
              <w:spacing w:after="0"/>
              <w:jc w:val="center"/>
              <w:rPr>
                <w:rFonts w:ascii="Arial" w:eastAsia="MS Mincho" w:hAnsi="Arial"/>
                <w:sz w:val="18"/>
                <w:szCs w:val="18"/>
                <w:lang w:eastAsia="zh-CN"/>
              </w:rPr>
            </w:pPr>
            <w:r>
              <w:rPr>
                <w:rFonts w:cs="Arial"/>
              </w:rPr>
              <w:t>15</w:t>
            </w:r>
          </w:p>
        </w:tc>
        <w:tc>
          <w:tcPr>
            <w:tcW w:w="555" w:type="dxa"/>
            <w:tcBorders>
              <w:top w:val="single" w:sz="4" w:space="0" w:color="auto"/>
              <w:left w:val="single" w:sz="4" w:space="0" w:color="auto"/>
              <w:bottom w:val="single" w:sz="4" w:space="0" w:color="auto"/>
              <w:right w:val="single" w:sz="4" w:space="0" w:color="auto"/>
            </w:tcBorders>
            <w:vAlign w:val="center"/>
          </w:tcPr>
          <w:p w14:paraId="382A3988" w14:textId="219635B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EDDA37" w14:textId="1A98857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95895" w14:textId="68456FC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28157D" w14:textId="4ADE636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CD093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E774A6" w14:textId="50979FF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872CCD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2900FE"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17BC2F"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9B1B7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17A37AA"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78B669DE"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6F5DA3C" w14:textId="77777777" w:rsidTr="00EE0ED8">
        <w:trPr>
          <w:trHeight w:val="36"/>
          <w:jc w:val="center"/>
        </w:trPr>
        <w:tc>
          <w:tcPr>
            <w:tcW w:w="874" w:type="dxa"/>
            <w:vMerge/>
            <w:tcBorders>
              <w:left w:val="single" w:sz="4" w:space="0" w:color="auto"/>
              <w:right w:val="single" w:sz="4" w:space="0" w:color="auto"/>
            </w:tcBorders>
            <w:vAlign w:val="center"/>
          </w:tcPr>
          <w:p w14:paraId="2247A827"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320AA028"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5CAEFD0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402D5E2A" w14:textId="3AD93569" w:rsidR="00EE0ED8" w:rsidRPr="00621714" w:rsidRDefault="00EE0ED8" w:rsidP="00EE0ED8">
            <w:pPr>
              <w:keepNext/>
              <w:keepLines/>
              <w:spacing w:after="0"/>
              <w:jc w:val="center"/>
              <w:rPr>
                <w:rFonts w:ascii="Arial" w:eastAsia="MS Mincho" w:hAnsi="Arial"/>
                <w:sz w:val="18"/>
                <w:szCs w:val="18"/>
                <w:lang w:eastAsia="zh-CN"/>
              </w:rPr>
            </w:pPr>
            <w:r>
              <w:rPr>
                <w:rFonts w:cs="Arial"/>
              </w:rPr>
              <w:t>30</w:t>
            </w:r>
          </w:p>
        </w:tc>
        <w:tc>
          <w:tcPr>
            <w:tcW w:w="555" w:type="dxa"/>
            <w:tcBorders>
              <w:top w:val="single" w:sz="4" w:space="0" w:color="auto"/>
              <w:left w:val="single" w:sz="4" w:space="0" w:color="auto"/>
              <w:bottom w:val="single" w:sz="4" w:space="0" w:color="auto"/>
              <w:right w:val="single" w:sz="4" w:space="0" w:color="auto"/>
            </w:tcBorders>
            <w:vAlign w:val="center"/>
          </w:tcPr>
          <w:p w14:paraId="278257B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6ABA07" w14:textId="5B1DEB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F7622" w14:textId="25D3D04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213DD28" w14:textId="49EAE13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18031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3BBF6F" w14:textId="52CF64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2BC7C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9C484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8DB8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FDA82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B28EADB"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BC6DC14"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0D58B28F" w14:textId="77777777" w:rsidTr="00EE0ED8">
        <w:trPr>
          <w:trHeight w:val="149"/>
          <w:jc w:val="center"/>
        </w:trPr>
        <w:tc>
          <w:tcPr>
            <w:tcW w:w="874" w:type="dxa"/>
            <w:vMerge/>
            <w:tcBorders>
              <w:left w:val="single" w:sz="4" w:space="0" w:color="auto"/>
              <w:right w:val="single" w:sz="4" w:space="0" w:color="auto"/>
            </w:tcBorders>
            <w:vAlign w:val="center"/>
          </w:tcPr>
          <w:p w14:paraId="60C20A15"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F09C31D"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048EF03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7AA1A4FF" w14:textId="39E2D45D" w:rsidR="00EE0ED8" w:rsidRPr="00621714" w:rsidRDefault="00EE0ED8" w:rsidP="00EE0ED8">
            <w:pPr>
              <w:keepNext/>
              <w:keepLines/>
              <w:spacing w:after="0"/>
              <w:jc w:val="center"/>
              <w:rPr>
                <w:rFonts w:ascii="Arial" w:eastAsia="MS Mincho" w:hAnsi="Arial"/>
                <w:sz w:val="18"/>
                <w:szCs w:val="18"/>
                <w:lang w:eastAsia="zh-CN"/>
              </w:rPr>
            </w:pPr>
            <w:r>
              <w:rPr>
                <w:rFonts w:cs="Arial"/>
              </w:rPr>
              <w:t>60</w:t>
            </w:r>
          </w:p>
        </w:tc>
        <w:tc>
          <w:tcPr>
            <w:tcW w:w="555" w:type="dxa"/>
            <w:tcBorders>
              <w:top w:val="single" w:sz="4" w:space="0" w:color="auto"/>
              <w:left w:val="single" w:sz="4" w:space="0" w:color="auto"/>
              <w:bottom w:val="single" w:sz="4" w:space="0" w:color="auto"/>
              <w:right w:val="single" w:sz="4" w:space="0" w:color="auto"/>
            </w:tcBorders>
            <w:vAlign w:val="center"/>
          </w:tcPr>
          <w:p w14:paraId="2643CDF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4226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C8C9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F8BC3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590EE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9E737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C150A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3F48F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DF1E1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9179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AEBF8C2"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9B2D9C1"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96FAB9A" w14:textId="77777777" w:rsidTr="00EE0ED8">
        <w:trPr>
          <w:trHeight w:val="149"/>
          <w:jc w:val="center"/>
        </w:trPr>
        <w:tc>
          <w:tcPr>
            <w:tcW w:w="874" w:type="dxa"/>
            <w:vMerge/>
            <w:tcBorders>
              <w:left w:val="single" w:sz="4" w:space="0" w:color="auto"/>
              <w:right w:val="single" w:sz="4" w:space="0" w:color="auto"/>
            </w:tcBorders>
            <w:vAlign w:val="center"/>
          </w:tcPr>
          <w:p w14:paraId="1EC6CB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B7CA60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right w:val="single" w:sz="4" w:space="0" w:color="auto"/>
            </w:tcBorders>
            <w:vAlign w:val="center"/>
          </w:tcPr>
          <w:p w14:paraId="07F9923E" w14:textId="000AEA90"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n41</w:t>
            </w:r>
          </w:p>
        </w:tc>
        <w:tc>
          <w:tcPr>
            <w:tcW w:w="640" w:type="dxa"/>
            <w:tcBorders>
              <w:top w:val="single" w:sz="4" w:space="0" w:color="auto"/>
              <w:left w:val="single" w:sz="4" w:space="0" w:color="auto"/>
              <w:bottom w:val="single" w:sz="4" w:space="0" w:color="auto"/>
              <w:right w:val="single" w:sz="4" w:space="0" w:color="auto"/>
            </w:tcBorders>
            <w:vAlign w:val="center"/>
          </w:tcPr>
          <w:p w14:paraId="0C6BFD23" w14:textId="3DD5576D"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5DAEC6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AACDABA" w14:textId="363B2B8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44FF633" w14:textId="1702E40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AA4DA31" w14:textId="64F249D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153779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1EF9ED" w14:textId="3E079585"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166C36E" w14:textId="43FFF60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40DA1" w14:textId="4D8EDEF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BBBF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16005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16EF54"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60E8436E"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05AC993" w14:textId="77777777" w:rsidTr="00EE0ED8">
        <w:trPr>
          <w:trHeight w:val="149"/>
          <w:jc w:val="center"/>
        </w:trPr>
        <w:tc>
          <w:tcPr>
            <w:tcW w:w="874" w:type="dxa"/>
            <w:vMerge/>
            <w:tcBorders>
              <w:left w:val="single" w:sz="4" w:space="0" w:color="auto"/>
              <w:right w:val="single" w:sz="4" w:space="0" w:color="auto"/>
            </w:tcBorders>
            <w:vAlign w:val="center"/>
          </w:tcPr>
          <w:p w14:paraId="5C170836"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A2F4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588DC05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51196728" w14:textId="3C87C485"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6974C49"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5675CC" w14:textId="082173D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F1CE73" w14:textId="066522F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8A0C96" w14:textId="70FA67B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11A52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FA31D2" w14:textId="5169D47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561EE7" w14:textId="64088BC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EC670C" w14:textId="36E84EF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43A1D30" w14:textId="092AB1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47E8E96"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630C34C" w14:textId="45E0A0B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7C0F3EF"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1D7BCA95" w14:textId="77777777" w:rsidTr="00EE0ED8">
        <w:trPr>
          <w:trHeight w:val="149"/>
          <w:jc w:val="center"/>
        </w:trPr>
        <w:tc>
          <w:tcPr>
            <w:tcW w:w="874" w:type="dxa"/>
            <w:vMerge/>
            <w:tcBorders>
              <w:left w:val="single" w:sz="4" w:space="0" w:color="auto"/>
              <w:right w:val="single" w:sz="4" w:space="0" w:color="auto"/>
            </w:tcBorders>
            <w:vAlign w:val="center"/>
          </w:tcPr>
          <w:p w14:paraId="15F3FD9F"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C558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07632772"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01ECEA14" w14:textId="3F8AF437"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8DCB470"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6032F37" w14:textId="740BD41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3372B93" w14:textId="04D3784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68F4AAA" w14:textId="3FB914A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3058A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C65ABC" w14:textId="3A59351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B93A435" w14:textId="0B575E1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A0F4AC9" w14:textId="31C1A04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7B4F071" w14:textId="6C2E8A4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378D65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DC3F01F" w14:textId="507C82E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00DF9C4C"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956A522" w14:textId="77777777" w:rsidTr="00EE0ED8">
        <w:trPr>
          <w:trHeight w:val="149"/>
          <w:jc w:val="center"/>
        </w:trPr>
        <w:tc>
          <w:tcPr>
            <w:tcW w:w="874" w:type="dxa"/>
            <w:vMerge/>
            <w:tcBorders>
              <w:left w:val="single" w:sz="4" w:space="0" w:color="auto"/>
              <w:right w:val="single" w:sz="4" w:space="0" w:color="auto"/>
            </w:tcBorders>
            <w:vAlign w:val="center"/>
          </w:tcPr>
          <w:p w14:paraId="3B52DAD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4A24F5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left w:val="single" w:sz="4" w:space="0" w:color="auto"/>
              <w:right w:val="single" w:sz="4" w:space="0" w:color="auto"/>
            </w:tcBorders>
            <w:vAlign w:val="center"/>
          </w:tcPr>
          <w:p w14:paraId="11CA58EE" w14:textId="50C7A9E9"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78</w:t>
            </w:r>
          </w:p>
        </w:tc>
        <w:tc>
          <w:tcPr>
            <w:tcW w:w="640" w:type="dxa"/>
            <w:tcBorders>
              <w:top w:val="single" w:sz="4" w:space="0" w:color="auto"/>
              <w:left w:val="single" w:sz="4" w:space="0" w:color="auto"/>
              <w:bottom w:val="single" w:sz="4" w:space="0" w:color="auto"/>
              <w:right w:val="single" w:sz="4" w:space="0" w:color="auto"/>
            </w:tcBorders>
            <w:vAlign w:val="center"/>
          </w:tcPr>
          <w:p w14:paraId="1AC26F6A" w14:textId="16CE37D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38FDE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570D924" w14:textId="0EB4653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46EE3B" w14:textId="399BD38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2E1118" w14:textId="2A0EFF7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B52A06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DFA134" w14:textId="1C6B6A20"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D37F3F3" w14:textId="5FD304B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9683A1" w14:textId="3D680DE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7445C8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9D905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BB80EE8"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3F20D34A"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2C3A5E06" w14:textId="77777777" w:rsidTr="00EE0ED8">
        <w:trPr>
          <w:trHeight w:val="149"/>
          <w:jc w:val="center"/>
        </w:trPr>
        <w:tc>
          <w:tcPr>
            <w:tcW w:w="874" w:type="dxa"/>
            <w:vMerge/>
            <w:tcBorders>
              <w:left w:val="single" w:sz="4" w:space="0" w:color="auto"/>
              <w:right w:val="single" w:sz="4" w:space="0" w:color="auto"/>
            </w:tcBorders>
            <w:vAlign w:val="center"/>
          </w:tcPr>
          <w:p w14:paraId="3C09EEBB"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4184C8E"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133DCE8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452832C9" w14:textId="004232E4"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2310F8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F2D84F6" w14:textId="1F720CA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529FD2" w14:textId="755B9D9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C9F595" w14:textId="56B94B3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DF3B1C" w14:textId="1D86B6E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0EB5CE5" w14:textId="54245BF1"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5767C0" w14:textId="11E80F1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4341130" w14:textId="0E976D0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C84149D" w14:textId="623D60B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2178B06" w14:textId="67B3D31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3C3D43AA" w14:textId="78B5592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559AC79"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0C9E98A6" w14:textId="77777777" w:rsidTr="00EE0ED8">
        <w:trPr>
          <w:trHeight w:val="149"/>
          <w:jc w:val="center"/>
        </w:trPr>
        <w:tc>
          <w:tcPr>
            <w:tcW w:w="874" w:type="dxa"/>
            <w:vMerge/>
            <w:tcBorders>
              <w:left w:val="single" w:sz="4" w:space="0" w:color="auto"/>
              <w:bottom w:val="single" w:sz="4" w:space="0" w:color="auto"/>
              <w:right w:val="single" w:sz="4" w:space="0" w:color="auto"/>
            </w:tcBorders>
            <w:vAlign w:val="center"/>
          </w:tcPr>
          <w:p w14:paraId="4351F2E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39E13AFA"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bottom w:val="single" w:sz="4" w:space="0" w:color="auto"/>
              <w:right w:val="single" w:sz="4" w:space="0" w:color="auto"/>
            </w:tcBorders>
            <w:vAlign w:val="center"/>
          </w:tcPr>
          <w:p w14:paraId="10A04A3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704CA939" w14:textId="06A7163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04F03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0800EE1" w14:textId="2511AA6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C77740" w14:textId="31C41DA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E369DDB" w14:textId="4BB21B0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052A410" w14:textId="0AC4D9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D6CDAEC" w14:textId="3CD14A6C"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41752CC" w14:textId="4420D6D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02564" w14:textId="3ADEEC7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373988" w14:textId="1523775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2A6E5D4" w14:textId="0CA5143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67CBE488" w14:textId="3405B895" w:rsidR="00EE0ED8" w:rsidRPr="00621714" w:rsidRDefault="00EE0ED8" w:rsidP="00EE0ED8">
            <w:pPr>
              <w:pStyle w:val="TAC"/>
              <w:rPr>
                <w:szCs w:val="18"/>
                <w:lang w:eastAsia="zh-CN"/>
              </w:rPr>
            </w:pPr>
            <w:r>
              <w:rPr>
                <w:szCs w:val="18"/>
              </w:rPr>
              <w:t>Yes</w:t>
            </w:r>
          </w:p>
        </w:tc>
        <w:tc>
          <w:tcPr>
            <w:tcW w:w="815" w:type="dxa"/>
            <w:vMerge/>
            <w:tcBorders>
              <w:left w:val="single" w:sz="4" w:space="0" w:color="auto"/>
              <w:bottom w:val="single" w:sz="4" w:space="0" w:color="auto"/>
              <w:right w:val="single" w:sz="4" w:space="0" w:color="auto"/>
            </w:tcBorders>
            <w:vAlign w:val="center"/>
          </w:tcPr>
          <w:p w14:paraId="140B328A" w14:textId="77777777" w:rsidR="00EE0ED8" w:rsidRPr="00621714" w:rsidRDefault="00EE0ED8" w:rsidP="00EE0ED8">
            <w:pPr>
              <w:keepNext/>
              <w:keepLines/>
              <w:spacing w:after="0"/>
              <w:jc w:val="center"/>
              <w:rPr>
                <w:rFonts w:ascii="Arial" w:eastAsia="MS Mincho" w:hAnsi="Arial"/>
                <w:sz w:val="18"/>
                <w:szCs w:val="18"/>
                <w:lang w:eastAsia="zh-CN"/>
              </w:rPr>
            </w:pPr>
          </w:p>
        </w:tc>
      </w:tr>
    </w:tbl>
    <w:p w14:paraId="311767BC" w14:textId="77777777" w:rsidR="00764C94" w:rsidRPr="00621714" w:rsidRDefault="00764C94" w:rsidP="00764C94">
      <w:pPr>
        <w:rPr>
          <w:lang w:eastAsia="ko-KR"/>
        </w:rPr>
      </w:pPr>
    </w:p>
    <w:p w14:paraId="69F35FB6" w14:textId="77777777" w:rsidR="00764C94" w:rsidRPr="00621714" w:rsidRDefault="00764C94" w:rsidP="00764C94">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5D052A73" w14:textId="1AA51CD0" w:rsidR="00764C94" w:rsidRPr="00621714" w:rsidRDefault="00764C94" w:rsidP="00764C94">
      <w:pPr>
        <w:pStyle w:val="Heading3"/>
      </w:pPr>
      <w:bookmarkStart w:id="67" w:name="_Toc25838674"/>
      <w:bookmarkStart w:id="68" w:name="_Toc47371075"/>
      <w:bookmarkStart w:id="69" w:name="_Toc49441245"/>
      <w:bookmarkStart w:id="70" w:name="_Toc56085213"/>
      <w:r>
        <w:t>5.1</w:t>
      </w:r>
      <w:r w:rsidRPr="00621714">
        <w:t>.</w:t>
      </w:r>
      <w:r w:rsidR="009A3B13">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67"/>
      <w:bookmarkEnd w:id="68"/>
      <w:bookmarkEnd w:id="69"/>
      <w:bookmarkEnd w:id="70"/>
    </w:p>
    <w:p w14:paraId="2A3A675A" w14:textId="700CE244" w:rsidR="00764C94" w:rsidRPr="00621714" w:rsidRDefault="001F1018" w:rsidP="00764C94">
      <w:pPr>
        <w:rPr>
          <w:lang w:eastAsia="zh-CN"/>
        </w:rPr>
      </w:pPr>
      <w:r>
        <w:rPr>
          <w:color w:val="000000"/>
        </w:rPr>
        <w:t xml:space="preserve">For </w:t>
      </w:r>
      <w:r>
        <w:rPr>
          <w:rFonts w:hint="eastAsia"/>
          <w:color w:val="000000"/>
          <w:lang w:eastAsia="zh-CN"/>
        </w:rPr>
        <w:t>four</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n3</w:t>
      </w:r>
      <w:r>
        <w:rPr>
          <w:color w:val="000000"/>
          <w:lang w:eastAsia="zh-CN"/>
        </w:rPr>
        <w:t xml:space="preserve">, </w:t>
      </w:r>
      <w:r>
        <w:rPr>
          <w:rFonts w:hint="eastAsia"/>
          <w:color w:val="000000"/>
          <w:lang w:eastAsia="zh-CN"/>
        </w:rPr>
        <w:t>n</w:t>
      </w:r>
      <w:r>
        <w:rPr>
          <w:color w:val="000000"/>
          <w:lang w:eastAsia="zh-CN"/>
        </w:rPr>
        <w:t>28</w:t>
      </w:r>
      <w:r>
        <w:rPr>
          <w:rFonts w:hint="eastAsia"/>
          <w:color w:val="000000"/>
          <w:lang w:eastAsia="zh-CN"/>
        </w:rPr>
        <w:t>,</w:t>
      </w:r>
      <w:r>
        <w:rPr>
          <w:color w:val="000000"/>
        </w:rPr>
        <w:t xml:space="preserve"> </w:t>
      </w:r>
      <w:r>
        <w:rPr>
          <w:rFonts w:hint="eastAsia"/>
          <w:color w:val="000000"/>
          <w:lang w:eastAsia="zh-CN"/>
        </w:rPr>
        <w:t>n41and n78</w:t>
      </w:r>
      <w:r>
        <w:rPr>
          <w:color w:val="000000"/>
          <w:lang w:eastAsia="zh-CN"/>
        </w:rPr>
        <w:t xml:space="preserve">, </w:t>
      </w:r>
      <w:r>
        <w:rPr>
          <w:lang w:eastAsia="zh-CN"/>
        </w:rPr>
        <w:t>t</w:t>
      </w:r>
      <w:r>
        <w:rPr>
          <w:rFonts w:hint="eastAsia"/>
          <w:lang w:eastAsia="zh-CN"/>
        </w:rPr>
        <w:t xml:space="preserve">he same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for DC_</w:t>
      </w:r>
      <w:r>
        <w:rPr>
          <w:lang w:eastAsia="zh-CN"/>
        </w:rPr>
        <w:t>3</w:t>
      </w:r>
      <w:r>
        <w:rPr>
          <w:rFonts w:hint="eastAsia"/>
          <w:lang w:eastAsia="zh-CN"/>
        </w:rPr>
        <w:t>-</w:t>
      </w:r>
      <w:r>
        <w:rPr>
          <w:lang w:eastAsia="zh-CN"/>
        </w:rPr>
        <w:t>28</w:t>
      </w:r>
      <w:r>
        <w:rPr>
          <w:rFonts w:hint="eastAsia"/>
          <w:lang w:eastAsia="zh-CN"/>
        </w:rPr>
        <w:t>-41_n78 are used as below</w:t>
      </w:r>
      <w:r>
        <w:t>.</w:t>
      </w:r>
      <w:r w:rsidR="00764C94" w:rsidRPr="00621714">
        <w:rPr>
          <w:rFonts w:hint="eastAsia"/>
          <w:lang w:eastAsia="zh-CN"/>
        </w:rPr>
        <w:t>.</w:t>
      </w:r>
    </w:p>
    <w:p w14:paraId="1D9BBEEA" w14:textId="71BF594E" w:rsidR="00764C94" w:rsidRPr="00621714" w:rsidRDefault="00764C94" w:rsidP="00764C94">
      <w:pPr>
        <w:pStyle w:val="TH"/>
        <w:rPr>
          <w:lang w:eastAsia="zh-CN"/>
        </w:rPr>
      </w:pPr>
      <w:r w:rsidRPr="00621714">
        <w:t xml:space="preserve">Table </w:t>
      </w:r>
      <w:r>
        <w:t>5.1</w:t>
      </w:r>
      <w:r w:rsidRPr="00621714">
        <w:t>.</w:t>
      </w:r>
      <w:r w:rsidR="009A3B13">
        <w:t>3</w:t>
      </w:r>
      <w:r w:rsidRPr="00621714">
        <w:rPr>
          <w:rFonts w:hint="eastAsia"/>
        </w:rPr>
        <w:t>-</w:t>
      </w:r>
      <w:r w:rsidRPr="00621714">
        <w:t>1: ΔTIB,c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64C94" w:rsidRPr="00621714" w14:paraId="5D03BC5F"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F7DAF7"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982C45"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E71455"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1F1018" w:rsidRPr="00621714" w14:paraId="25D4B83E"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083799A1" w14:textId="7FCDE60D" w:rsidR="001F1018" w:rsidRPr="009A3B13"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49" w:type="dxa"/>
            <w:tcBorders>
              <w:top w:val="single" w:sz="4" w:space="0" w:color="auto"/>
              <w:left w:val="single" w:sz="4" w:space="0" w:color="auto"/>
              <w:bottom w:val="single" w:sz="4" w:space="0" w:color="auto"/>
              <w:right w:val="single" w:sz="4" w:space="0" w:color="auto"/>
            </w:tcBorders>
            <w:vAlign w:val="center"/>
          </w:tcPr>
          <w:p w14:paraId="580D5F13" w14:textId="1A3B79D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4052E7A" w14:textId="267B1971" w:rsidR="001F1018" w:rsidRPr="00621714" w:rsidRDefault="001F1018" w:rsidP="001F1018">
            <w:pPr>
              <w:keepNext/>
              <w:keepLines/>
              <w:spacing w:after="0"/>
              <w:jc w:val="center"/>
              <w:rPr>
                <w:rFonts w:ascii="Arial" w:hAnsi="Arial"/>
                <w:b/>
                <w:sz w:val="18"/>
                <w:lang w:eastAsia="ja-JP"/>
              </w:rPr>
            </w:pPr>
            <w:r>
              <w:rPr>
                <w:rFonts w:ascii="Arial" w:eastAsiaTheme="minorEastAsia" w:hAnsi="Arial" w:hint="eastAsia"/>
                <w:color w:val="000000"/>
                <w:sz w:val="18"/>
                <w:lang w:eastAsia="zh-CN"/>
              </w:rPr>
              <w:t>1</w:t>
            </w:r>
          </w:p>
        </w:tc>
      </w:tr>
      <w:tr w:rsidR="001F1018" w:rsidRPr="00621714" w14:paraId="100DC3DA" w14:textId="77777777" w:rsidTr="007A1370">
        <w:trPr>
          <w:tblHeader/>
          <w:jc w:val="center"/>
        </w:trPr>
        <w:tc>
          <w:tcPr>
            <w:tcW w:w="1535" w:type="dxa"/>
            <w:vMerge/>
            <w:tcBorders>
              <w:left w:val="single" w:sz="4" w:space="0" w:color="auto"/>
              <w:right w:val="single" w:sz="4" w:space="0" w:color="auto"/>
            </w:tcBorders>
            <w:vAlign w:val="center"/>
          </w:tcPr>
          <w:p w14:paraId="6CACE5A8"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F354A5" w14:textId="76BE7383"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5030618" w14:textId="77038AF9"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color w:val="000000"/>
                <w:sz w:val="18"/>
              </w:rPr>
              <w:t>.</w:t>
            </w:r>
            <w:r>
              <w:rPr>
                <w:rFonts w:ascii="Arial" w:hAnsi="Arial" w:hint="eastAsia"/>
                <w:color w:val="000000"/>
                <w:sz w:val="18"/>
                <w:lang w:eastAsia="zh-CN"/>
              </w:rPr>
              <w:t>5</w:t>
            </w:r>
          </w:p>
        </w:tc>
      </w:tr>
      <w:tr w:rsidR="001F1018" w:rsidRPr="00621714" w14:paraId="30F88B77" w14:textId="77777777" w:rsidTr="009A3B13">
        <w:trPr>
          <w:tblHeader/>
          <w:jc w:val="center"/>
        </w:trPr>
        <w:tc>
          <w:tcPr>
            <w:tcW w:w="1535" w:type="dxa"/>
            <w:vMerge/>
            <w:tcBorders>
              <w:left w:val="single" w:sz="4" w:space="0" w:color="auto"/>
              <w:right w:val="single" w:sz="4" w:space="0" w:color="auto"/>
            </w:tcBorders>
            <w:vAlign w:val="center"/>
          </w:tcPr>
          <w:p w14:paraId="7B1F42DB"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54C264" w14:textId="71440686"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43B279D4" w14:textId="7666283D"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0.3</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.8</w:t>
            </w:r>
            <w:r>
              <w:rPr>
                <w:rFonts w:ascii="Arial" w:hAnsi="Arial" w:hint="eastAsia"/>
                <w:color w:val="000000"/>
                <w:sz w:val="18"/>
                <w:vertAlign w:val="superscript"/>
                <w:lang w:eastAsia="zh-CN"/>
              </w:rPr>
              <w:t>2</w:t>
            </w:r>
          </w:p>
        </w:tc>
      </w:tr>
      <w:tr w:rsidR="001F1018" w:rsidRPr="00621714" w14:paraId="48AC8FB3" w14:textId="77777777" w:rsidTr="00F15686">
        <w:trPr>
          <w:tblHeader/>
          <w:jc w:val="center"/>
        </w:trPr>
        <w:tc>
          <w:tcPr>
            <w:tcW w:w="1535" w:type="dxa"/>
            <w:vMerge/>
            <w:tcBorders>
              <w:left w:val="single" w:sz="4" w:space="0" w:color="auto"/>
              <w:right w:val="single" w:sz="4" w:space="0" w:color="auto"/>
            </w:tcBorders>
            <w:vAlign w:val="center"/>
          </w:tcPr>
          <w:p w14:paraId="450807D3"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020F10F" w14:textId="59BB4401"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ACCAA42" w14:textId="70F09AEE"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0.8</w:t>
            </w:r>
          </w:p>
        </w:tc>
      </w:tr>
      <w:tr w:rsidR="001F1018" w:rsidRPr="00621714" w14:paraId="017EE41C" w14:textId="77777777" w:rsidTr="007A1370">
        <w:trPr>
          <w:tblHeader/>
          <w:jc w:val="center"/>
        </w:trPr>
        <w:tc>
          <w:tcPr>
            <w:tcW w:w="5924" w:type="dxa"/>
            <w:gridSpan w:val="3"/>
            <w:tcBorders>
              <w:left w:val="single" w:sz="4" w:space="0" w:color="auto"/>
              <w:bottom w:val="single" w:sz="4" w:space="0" w:color="auto"/>
              <w:right w:val="single" w:sz="4" w:space="0" w:color="auto"/>
            </w:tcBorders>
            <w:vAlign w:val="center"/>
          </w:tcPr>
          <w:p w14:paraId="01A7D0D8"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4AB449C5" w14:textId="1E038E77"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r w:rsidRPr="00E070EF">
              <w:rPr>
                <w:rFonts w:ascii="Arial" w:eastAsia="MS Mincho" w:hAnsi="Arial" w:cs="Arial" w:hint="eastAsia"/>
                <w:bCs/>
                <w:sz w:val="18"/>
                <w:szCs w:val="18"/>
              </w:rPr>
              <w:t>.</w:t>
            </w:r>
          </w:p>
        </w:tc>
      </w:tr>
    </w:tbl>
    <w:p w14:paraId="4A0B18B7" w14:textId="77777777" w:rsidR="00764C94" w:rsidRPr="00621714" w:rsidRDefault="00764C94" w:rsidP="00764C94">
      <w:pPr>
        <w:rPr>
          <w:lang w:eastAsia="ja-JP"/>
        </w:rPr>
      </w:pPr>
    </w:p>
    <w:p w14:paraId="26BFFF12" w14:textId="42351947" w:rsidR="00764C94" w:rsidRPr="00621714" w:rsidRDefault="00764C94" w:rsidP="00764C94">
      <w:pPr>
        <w:pStyle w:val="TH"/>
        <w:rPr>
          <w:lang w:eastAsia="zh-CN"/>
        </w:rPr>
      </w:pPr>
      <w:r w:rsidRPr="00621714">
        <w:t xml:space="preserve">Table </w:t>
      </w:r>
      <w:r>
        <w:t>5.1</w:t>
      </w:r>
      <w:r w:rsidRPr="00621714">
        <w:t>.</w:t>
      </w:r>
      <w:r w:rsidR="009A3B13">
        <w:t>3</w:t>
      </w:r>
      <w:r w:rsidRPr="00621714">
        <w:t>-2: ΔRIB,c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64C94" w:rsidRPr="00621714" w14:paraId="67EE5755"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A9202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43E82A"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2E653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1F1018" w:rsidRPr="00621714" w14:paraId="1781DFFA"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3D993BFC" w14:textId="78413107" w:rsidR="001F1018" w:rsidRPr="001C75B7"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52" w:type="dxa"/>
            <w:tcBorders>
              <w:top w:val="single" w:sz="4" w:space="0" w:color="auto"/>
              <w:left w:val="single" w:sz="4" w:space="0" w:color="auto"/>
              <w:bottom w:val="single" w:sz="4" w:space="0" w:color="auto"/>
              <w:right w:val="single" w:sz="4" w:space="0" w:color="auto"/>
            </w:tcBorders>
            <w:vAlign w:val="center"/>
          </w:tcPr>
          <w:p w14:paraId="3A9EFFCC" w14:textId="20C721C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0C8195E" w14:textId="67A4B80A"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.5</w:t>
            </w:r>
          </w:p>
        </w:tc>
      </w:tr>
      <w:tr w:rsidR="001F1018" w:rsidRPr="00621714" w14:paraId="4C7961FD" w14:textId="77777777" w:rsidTr="007A1370">
        <w:trPr>
          <w:tblHeader/>
          <w:jc w:val="center"/>
        </w:trPr>
        <w:tc>
          <w:tcPr>
            <w:tcW w:w="1535" w:type="dxa"/>
            <w:vMerge/>
            <w:tcBorders>
              <w:left w:val="single" w:sz="4" w:space="0" w:color="auto"/>
              <w:right w:val="single" w:sz="4" w:space="0" w:color="auto"/>
            </w:tcBorders>
            <w:vAlign w:val="center"/>
          </w:tcPr>
          <w:p w14:paraId="6C7A2F78"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7BF609" w14:textId="419EEAE5"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C9A74A2" w14:textId="482037D5"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.2</w:t>
            </w:r>
          </w:p>
        </w:tc>
      </w:tr>
      <w:tr w:rsidR="001F1018" w:rsidRPr="00621714" w14:paraId="06DA2BE3" w14:textId="77777777" w:rsidTr="009A3B13">
        <w:trPr>
          <w:tblHeader/>
          <w:jc w:val="center"/>
        </w:trPr>
        <w:tc>
          <w:tcPr>
            <w:tcW w:w="1535" w:type="dxa"/>
            <w:vMerge/>
            <w:tcBorders>
              <w:left w:val="single" w:sz="4" w:space="0" w:color="auto"/>
              <w:right w:val="single" w:sz="4" w:space="0" w:color="auto"/>
            </w:tcBorders>
            <w:vAlign w:val="center"/>
          </w:tcPr>
          <w:p w14:paraId="67B0F98E"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62A3D7" w14:textId="6734BEF1"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2342E1E" w14:textId="0FB59286"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.5</w:t>
            </w:r>
            <w:r>
              <w:rPr>
                <w:rFonts w:ascii="Arial" w:hAnsi="Arial" w:hint="eastAsia"/>
                <w:color w:val="000000"/>
                <w:sz w:val="18"/>
                <w:vertAlign w:val="superscript"/>
                <w:lang w:eastAsia="zh-CN"/>
              </w:rPr>
              <w:t>2</w:t>
            </w:r>
          </w:p>
        </w:tc>
      </w:tr>
      <w:tr w:rsidR="001F1018" w:rsidRPr="00621714" w14:paraId="5CDA5F7F" w14:textId="77777777" w:rsidTr="00F15686">
        <w:trPr>
          <w:tblHeader/>
          <w:jc w:val="center"/>
        </w:trPr>
        <w:tc>
          <w:tcPr>
            <w:tcW w:w="1535" w:type="dxa"/>
            <w:vMerge/>
            <w:tcBorders>
              <w:left w:val="single" w:sz="4" w:space="0" w:color="auto"/>
              <w:right w:val="single" w:sz="4" w:space="0" w:color="auto"/>
            </w:tcBorders>
            <w:vAlign w:val="center"/>
          </w:tcPr>
          <w:p w14:paraId="7017C40B"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AC8DFF7" w14:textId="6D8E185D"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744FE3D" w14:textId="24492D97"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0.5</w:t>
            </w:r>
          </w:p>
        </w:tc>
      </w:tr>
      <w:tr w:rsidR="001F1018" w:rsidRPr="00621714" w14:paraId="09F800F3" w14:textId="77777777" w:rsidTr="007A1370">
        <w:trPr>
          <w:tblHeader/>
          <w:jc w:val="center"/>
        </w:trPr>
        <w:tc>
          <w:tcPr>
            <w:tcW w:w="5927" w:type="dxa"/>
            <w:gridSpan w:val="3"/>
            <w:tcBorders>
              <w:left w:val="single" w:sz="4" w:space="0" w:color="auto"/>
              <w:bottom w:val="single" w:sz="4" w:space="0" w:color="auto"/>
              <w:right w:val="single" w:sz="4" w:space="0" w:color="auto"/>
            </w:tcBorders>
            <w:vAlign w:val="center"/>
          </w:tcPr>
          <w:p w14:paraId="34EB4297"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6C0EAC61" w14:textId="4066639C"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p>
        </w:tc>
      </w:tr>
    </w:tbl>
    <w:p w14:paraId="7AD26805" w14:textId="77777777" w:rsidR="00764C94" w:rsidRPr="00621714" w:rsidRDefault="00764C94" w:rsidP="00764C94">
      <w:pPr>
        <w:rPr>
          <w:lang w:eastAsia="ko-KR"/>
        </w:rPr>
      </w:pPr>
    </w:p>
    <w:p w14:paraId="74ED8FBC" w14:textId="1A10CADC" w:rsidR="00764C94" w:rsidRPr="001C75B7" w:rsidRDefault="00764C94" w:rsidP="00764C94">
      <w:pPr>
        <w:pStyle w:val="Heading3"/>
        <w:rPr>
          <w:rFonts w:eastAsia="SimSun"/>
          <w:lang w:eastAsia="zh-CN"/>
        </w:rPr>
      </w:pPr>
      <w:bookmarkStart w:id="71" w:name="_Toc25838675"/>
      <w:bookmarkStart w:id="72" w:name="_Toc47371076"/>
      <w:bookmarkStart w:id="73" w:name="_Toc49441246"/>
      <w:bookmarkStart w:id="74" w:name="_Toc56085214"/>
      <w:r>
        <w:t>5.1</w:t>
      </w:r>
      <w:r w:rsidRPr="00621714">
        <w:t>.</w:t>
      </w:r>
      <w:r w:rsidR="009A3B13">
        <w:t>4</w:t>
      </w:r>
      <w:r w:rsidRPr="00621714">
        <w:rPr>
          <w:rFonts w:ascii="Calibri" w:hAnsi="Calibri"/>
          <w:sz w:val="22"/>
          <w:szCs w:val="22"/>
          <w:lang w:eastAsia="sv-SE"/>
        </w:rPr>
        <w:tab/>
      </w:r>
      <w:r w:rsidRPr="00621714">
        <w:rPr>
          <w:rFonts w:hint="eastAsia"/>
        </w:rPr>
        <w:t>REFSENS requirements</w:t>
      </w:r>
      <w:bookmarkEnd w:id="71"/>
      <w:bookmarkEnd w:id="72"/>
      <w:bookmarkEnd w:id="73"/>
      <w:bookmarkEnd w:id="74"/>
    </w:p>
    <w:p w14:paraId="1AD02B06" w14:textId="748D6868" w:rsidR="00166B56" w:rsidRPr="00A35900" w:rsidRDefault="001F1018" w:rsidP="00166B56">
      <w:r>
        <w:rPr>
          <w:rFonts w:hint="eastAsia"/>
          <w:lang w:eastAsia="zh-CN"/>
        </w:rPr>
        <w:t>T</w:t>
      </w:r>
      <w:r w:rsidRPr="00621714">
        <w:rPr>
          <w:rFonts w:hint="eastAsia"/>
          <w:lang w:eastAsia="zh-CN"/>
        </w:rPr>
        <w:t>here are no additional MSD requirements for this band combination</w:t>
      </w:r>
      <w:r>
        <w:rPr>
          <w:lang w:eastAsia="zh-CN"/>
        </w:rPr>
        <w:t>.</w:t>
      </w:r>
    </w:p>
    <w:p w14:paraId="21512D04" w14:textId="53A545E7" w:rsidR="001F1018" w:rsidRPr="00D872B4" w:rsidRDefault="001F1018" w:rsidP="001F1018">
      <w:pPr>
        <w:pStyle w:val="Heading2"/>
        <w:tabs>
          <w:tab w:val="left" w:pos="420"/>
        </w:tabs>
        <w:spacing w:after="240"/>
        <w:ind w:left="0" w:firstLine="0"/>
        <w:rPr>
          <w:color w:val="000000"/>
          <w:sz w:val="28"/>
          <w:lang w:val="en-US" w:eastAsia="zh-CN"/>
        </w:rPr>
      </w:pPr>
      <w:bookmarkStart w:id="75" w:name="_Toc49441247"/>
      <w:bookmarkStart w:id="76" w:name="_Toc56085215"/>
      <w:bookmarkStart w:id="77" w:name="_Toc9441588"/>
      <w:r>
        <w:rPr>
          <w:color w:val="000000"/>
        </w:rPr>
        <w:t>5.2</w:t>
      </w:r>
      <w:r>
        <w:rPr>
          <w:rFonts w:ascii="Calibri" w:hAnsi="Calibri"/>
          <w:color w:val="000000"/>
          <w:sz w:val="22"/>
          <w:szCs w:val="22"/>
          <w:lang w:eastAsia="sv-SE"/>
        </w:rPr>
        <w:tab/>
      </w:r>
      <w:r w:rsidRPr="00D872B4">
        <w:rPr>
          <w:color w:val="000000"/>
          <w:sz w:val="28"/>
          <w:lang w:val="en-US" w:eastAsia="zh-CN"/>
        </w:rPr>
        <w:t>CA_n25-n4</w:t>
      </w:r>
      <w:r>
        <w:rPr>
          <w:color w:val="000000"/>
          <w:sz w:val="28"/>
          <w:lang w:val="en-US" w:eastAsia="zh-CN"/>
        </w:rPr>
        <w:t>1</w:t>
      </w:r>
      <w:r w:rsidRPr="00D872B4">
        <w:rPr>
          <w:color w:val="000000"/>
          <w:sz w:val="28"/>
          <w:lang w:val="en-US" w:eastAsia="zh-CN"/>
        </w:rPr>
        <w:t>-n66-n71</w:t>
      </w:r>
      <w:bookmarkEnd w:id="75"/>
      <w:bookmarkEnd w:id="76"/>
    </w:p>
    <w:p w14:paraId="2163326C" w14:textId="77777777" w:rsidR="003C1C26" w:rsidRPr="00621714" w:rsidRDefault="001F1018" w:rsidP="003C1C26">
      <w:pPr>
        <w:pStyle w:val="Heading3"/>
      </w:pPr>
      <w:bookmarkStart w:id="78" w:name="_Toc56085216"/>
      <w:r>
        <w:rPr>
          <w:color w:val="000000"/>
          <w:lang w:val="en-US" w:eastAsia="zh-CN"/>
        </w:rPr>
        <w:t>5.2.1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78"/>
    </w:p>
    <w:p w14:paraId="12762ACF" w14:textId="27095E57" w:rsidR="001F1018" w:rsidRDefault="001F1018" w:rsidP="001F1018">
      <w:pPr>
        <w:pStyle w:val="TH"/>
        <w:rPr>
          <w:color w:val="000000"/>
          <w:lang w:eastAsia="zh-CN"/>
        </w:rPr>
      </w:pPr>
      <w:r>
        <w:rPr>
          <w:color w:val="000000"/>
        </w:rPr>
        <w:t xml:space="preserve">Table 5.2.2-1: Supported </w:t>
      </w:r>
      <w:r>
        <w:rPr>
          <w:color w:val="000000"/>
          <w:lang w:eastAsia="zh-CN"/>
        </w:rPr>
        <w:t>channel</w:t>
      </w:r>
      <w:r>
        <w:rPr>
          <w:color w:val="000000"/>
        </w:rPr>
        <w:t xml:space="preserve"> bandwidths per CA configuration for 4DL inter-band CA</w:t>
      </w:r>
    </w:p>
    <w:tbl>
      <w:tblPr>
        <w:tblW w:w="10937"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861"/>
        <w:gridCol w:w="527"/>
        <w:gridCol w:w="527"/>
        <w:gridCol w:w="527"/>
        <w:gridCol w:w="527"/>
        <w:gridCol w:w="417"/>
        <w:gridCol w:w="527"/>
        <w:gridCol w:w="527"/>
        <w:gridCol w:w="527"/>
        <w:gridCol w:w="527"/>
        <w:gridCol w:w="417"/>
        <w:gridCol w:w="527"/>
        <w:gridCol w:w="527"/>
        <w:gridCol w:w="527"/>
        <w:gridCol w:w="597"/>
      </w:tblGrid>
      <w:tr w:rsidR="001F1018" w14:paraId="21E9D8D5" w14:textId="77777777" w:rsidTr="007A1370">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5A54FCC6" w14:textId="77777777" w:rsidR="001F1018" w:rsidRDefault="001F1018" w:rsidP="007A1370">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09720CE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7765ACA4" w14:textId="77777777" w:rsidR="001F1018" w:rsidRDefault="001F1018" w:rsidP="007A1370">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D0EA9" w14:textId="77777777" w:rsidR="001F1018" w:rsidRDefault="001F1018" w:rsidP="007A1370">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81F4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4648C"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21778"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B0A7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C8591"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CD07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60EF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8FA4F"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7AE1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E0DCEAB"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E3FC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7A17DFA" w14:textId="77777777" w:rsidR="001F1018" w:rsidRDefault="001F1018" w:rsidP="007A1370">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A9AA4"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B4F9B" w14:textId="77777777" w:rsidR="001F1018" w:rsidRDefault="001F1018" w:rsidP="007A1370">
            <w:pPr>
              <w:keepNext/>
              <w:keepLines/>
              <w:spacing w:after="0"/>
              <w:jc w:val="center"/>
              <w:rPr>
                <w:rFonts w:ascii="Arial" w:hAnsi="Arial"/>
                <w:b/>
                <w:sz w:val="18"/>
              </w:rPr>
            </w:pPr>
            <w:r>
              <w:rPr>
                <w:rFonts w:ascii="Arial" w:hAnsi="Arial"/>
                <w:b/>
                <w:sz w:val="18"/>
                <w:lang w:val="en-US" w:eastAsia="zh-CN"/>
              </w:rPr>
              <w:t>BCS</w:t>
            </w:r>
          </w:p>
        </w:tc>
      </w:tr>
      <w:tr w:rsidR="001F1018" w14:paraId="57BBFEF4"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303008"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CA_n25A-n41A-n66A-n71A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0AAF75C8"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84629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30A0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3C0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BC25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A678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2989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A568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974F3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C7ADE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6843F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0490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22D84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D051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D8FAB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16F4C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A50D7"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375684F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230AEFB"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0B5B2F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59EA6A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B81F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165183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E3CF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57A7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709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2334D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288BE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8C51C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2AC50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D516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C743C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7EFA6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5969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41BCDB"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0A65" w14:textId="77777777" w:rsidR="001F1018" w:rsidRDefault="001F1018" w:rsidP="007A1370">
            <w:pPr>
              <w:spacing w:after="0"/>
              <w:rPr>
                <w:rFonts w:ascii="Arial" w:hAnsi="Arial"/>
                <w:sz w:val="18"/>
                <w:lang w:val="en-US" w:eastAsia="zh-CN"/>
              </w:rPr>
            </w:pPr>
          </w:p>
        </w:tc>
      </w:tr>
      <w:tr w:rsidR="001F1018" w14:paraId="3523E405"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D38652E"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78E60F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C29BF1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9592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D3179D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B0E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5CF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11E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9B1EF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FFD99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BA3B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D3805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03912"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CA0D6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7028A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8B34"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ECF90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A1852" w14:textId="77777777" w:rsidR="001F1018" w:rsidRDefault="001F1018" w:rsidP="007A1370">
            <w:pPr>
              <w:spacing w:after="0"/>
              <w:rPr>
                <w:rFonts w:ascii="Arial" w:hAnsi="Arial"/>
                <w:sz w:val="18"/>
                <w:lang w:val="en-US" w:eastAsia="zh-CN"/>
              </w:rPr>
            </w:pPr>
          </w:p>
        </w:tc>
      </w:tr>
      <w:tr w:rsidR="001F1018" w14:paraId="1578A632"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3CEF72A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90F2F0A"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68C647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32F69D7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A03CA9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7F5C4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03880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5460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C9F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1238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1E0828"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92BACE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946FC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922EE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DC0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77D9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8DD4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ADD95D" w14:textId="77777777" w:rsidR="001F1018" w:rsidRDefault="001F1018" w:rsidP="007A1370">
            <w:pPr>
              <w:spacing w:after="0"/>
              <w:rPr>
                <w:rFonts w:ascii="Arial" w:hAnsi="Arial"/>
                <w:sz w:val="18"/>
                <w:lang w:val="en-US" w:eastAsia="zh-CN"/>
              </w:rPr>
            </w:pPr>
          </w:p>
        </w:tc>
      </w:tr>
      <w:tr w:rsidR="001F1018" w14:paraId="3193C74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08C84BC"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39CCFF75" w14:textId="77777777" w:rsidR="001F1018" w:rsidRDefault="001F1018" w:rsidP="007A1370">
            <w:pPr>
              <w:spacing w:after="0"/>
              <w:rPr>
                <w:rFonts w:ascii="Arial" w:hAnsi="Arial"/>
                <w:sz w:val="18"/>
                <w:lang w:val="en-US" w:eastAsia="zh-CN"/>
              </w:rPr>
            </w:pPr>
          </w:p>
        </w:tc>
        <w:tc>
          <w:tcPr>
            <w:tcW w:w="666" w:type="dxa"/>
            <w:vMerge/>
            <w:tcBorders>
              <w:left w:val="single" w:sz="4" w:space="0" w:color="auto"/>
              <w:right w:val="single" w:sz="4" w:space="0" w:color="auto"/>
            </w:tcBorders>
            <w:vAlign w:val="center"/>
          </w:tcPr>
          <w:p w14:paraId="0870F93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5279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39CB4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CC558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FAA9A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4A9A8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16C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912F7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AD6386C"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3F8B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E25DE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3A71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AF6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6D0CB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8E97A3"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75C0E0C" w14:textId="77777777" w:rsidR="001F1018" w:rsidRDefault="001F1018" w:rsidP="007A1370">
            <w:pPr>
              <w:spacing w:after="0"/>
              <w:rPr>
                <w:rFonts w:ascii="Arial" w:hAnsi="Arial"/>
                <w:sz w:val="18"/>
                <w:lang w:val="en-US" w:eastAsia="zh-CN"/>
              </w:rPr>
            </w:pPr>
          </w:p>
        </w:tc>
      </w:tr>
      <w:tr w:rsidR="001F1018" w14:paraId="291E9FF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D512F1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7E872FBB" w14:textId="77777777" w:rsidR="001F1018" w:rsidRDefault="001F1018" w:rsidP="007A1370">
            <w:pPr>
              <w:spacing w:after="0"/>
              <w:rPr>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14:paraId="233F1E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85FBF2"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1F525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7F0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B2534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31E27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C92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23A9F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93B59E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F55E4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42E44F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19D2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BB3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F34DA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F788EA"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64C5326" w14:textId="77777777" w:rsidR="001F1018" w:rsidRDefault="001F1018" w:rsidP="007A1370">
            <w:pPr>
              <w:spacing w:after="0"/>
              <w:rPr>
                <w:rFonts w:ascii="Arial" w:hAnsi="Arial"/>
                <w:sz w:val="18"/>
                <w:lang w:val="en-US" w:eastAsia="zh-CN"/>
              </w:rPr>
            </w:pPr>
          </w:p>
        </w:tc>
      </w:tr>
      <w:tr w:rsidR="001F1018" w14:paraId="59F08E04"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6EC75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870A2A7"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1C9E5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30F8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FA770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82A3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D68E1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15D28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3AA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D95CB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70FF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BCEF4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33F0C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A9ADE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26B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72AB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275003"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54DA5" w14:textId="77777777" w:rsidR="001F1018" w:rsidRDefault="001F1018" w:rsidP="007A1370">
            <w:pPr>
              <w:spacing w:after="0"/>
              <w:rPr>
                <w:rFonts w:ascii="Arial" w:hAnsi="Arial"/>
                <w:sz w:val="18"/>
                <w:lang w:val="en-US" w:eastAsia="zh-CN"/>
              </w:rPr>
            </w:pPr>
          </w:p>
        </w:tc>
      </w:tr>
      <w:tr w:rsidR="001F1018" w14:paraId="208B8D8A"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C85143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64912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520D6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28C41"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92B76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5AB66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14E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F7C3C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1DD6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BEA4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E7F3B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7CEA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18E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219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A90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2932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7D0A9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C6500" w14:textId="77777777" w:rsidR="001F1018" w:rsidRDefault="001F1018" w:rsidP="007A1370">
            <w:pPr>
              <w:spacing w:after="0"/>
              <w:rPr>
                <w:rFonts w:ascii="Arial" w:hAnsi="Arial"/>
                <w:sz w:val="18"/>
                <w:lang w:val="en-US" w:eastAsia="zh-CN"/>
              </w:rPr>
            </w:pPr>
          </w:p>
        </w:tc>
      </w:tr>
      <w:tr w:rsidR="001F1018" w14:paraId="06065F24"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4C1A72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4352EB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74F311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B728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C04CA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2C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35A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0E1EA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BA401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3962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4531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44A0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C968D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C855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975D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AAC40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2EEAE1"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58545" w14:textId="77777777" w:rsidR="001F1018" w:rsidRDefault="001F1018" w:rsidP="007A1370">
            <w:pPr>
              <w:spacing w:after="0"/>
              <w:rPr>
                <w:rFonts w:ascii="Arial" w:hAnsi="Arial"/>
                <w:sz w:val="18"/>
                <w:lang w:val="en-US" w:eastAsia="zh-CN"/>
              </w:rPr>
            </w:pPr>
          </w:p>
        </w:tc>
      </w:tr>
      <w:tr w:rsidR="001F1018" w14:paraId="03E4366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D7CAEF6"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350E6C2"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1B1A70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259E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31F5433"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3EE0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D98796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76B19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714C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347E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D8FE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B10D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DF7D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CA703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3FB7C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7A70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2D60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99134" w14:textId="77777777" w:rsidR="001F1018" w:rsidRDefault="001F1018" w:rsidP="007A1370">
            <w:pPr>
              <w:spacing w:after="0"/>
              <w:rPr>
                <w:rFonts w:ascii="Arial" w:hAnsi="Arial"/>
                <w:sz w:val="18"/>
                <w:lang w:val="en-US" w:eastAsia="zh-CN"/>
              </w:rPr>
            </w:pPr>
          </w:p>
        </w:tc>
      </w:tr>
      <w:tr w:rsidR="001F1018" w14:paraId="29E6717D"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50713C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B8FCD9B"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6CF923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A33A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20D8E4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17FB2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0A09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274ED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707BB9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52A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A778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678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C448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13D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F36A9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4C24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197FD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9CA67" w14:textId="77777777" w:rsidR="001F1018" w:rsidRDefault="001F1018" w:rsidP="007A1370">
            <w:pPr>
              <w:spacing w:after="0"/>
              <w:rPr>
                <w:rFonts w:ascii="Arial" w:hAnsi="Arial"/>
                <w:sz w:val="18"/>
                <w:lang w:val="en-US" w:eastAsia="zh-CN"/>
              </w:rPr>
            </w:pPr>
          </w:p>
        </w:tc>
      </w:tr>
      <w:tr w:rsidR="001F1018" w14:paraId="0D8CCA7F"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89C985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A8DE26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327EB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4772B"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3CC7F0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329B5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E4A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F707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FA05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AEC2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32C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B3BE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A843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3A265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DD7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64C1E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6EDC3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2C6AE" w14:textId="77777777" w:rsidR="001F1018" w:rsidRDefault="001F1018" w:rsidP="007A1370">
            <w:pPr>
              <w:spacing w:after="0"/>
              <w:rPr>
                <w:rFonts w:ascii="Arial" w:hAnsi="Arial"/>
                <w:sz w:val="18"/>
                <w:lang w:val="en-US" w:eastAsia="zh-CN"/>
              </w:rPr>
            </w:pPr>
          </w:p>
        </w:tc>
      </w:tr>
      <w:tr w:rsidR="001F1018" w14:paraId="6CDECF7F"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410FF9"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(2</w:t>
            </w:r>
            <w:r w:rsidRPr="00D872B4">
              <w:rPr>
                <w:rFonts w:ascii="Arial" w:hAnsi="Arial"/>
                <w:sz w:val="18"/>
                <w:lang w:eastAsia="zh-CN"/>
              </w:rPr>
              <w:t>A</w:t>
            </w:r>
            <w:r>
              <w:rPr>
                <w:rFonts w:ascii="Arial" w:hAnsi="Arial"/>
                <w:sz w:val="18"/>
                <w:lang w:eastAsia="zh-CN"/>
              </w:rPr>
              <w:t>)</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740EB93E"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3E56E0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B72D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169A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F642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19A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45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8B97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5A6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F9D3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4E350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54E0F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46A5D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55019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2B11E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5B14DA"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BB6C0"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450991F1"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ACB1C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D1B7F1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E87B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CF37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674D3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DFE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987A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50C1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2CED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A1F9F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00287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1E429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EC719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EA1A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1B1CA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77FA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59C21F"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91AE4" w14:textId="77777777" w:rsidR="001F1018" w:rsidRDefault="001F1018" w:rsidP="007A1370">
            <w:pPr>
              <w:spacing w:after="0"/>
              <w:rPr>
                <w:rFonts w:ascii="Arial" w:hAnsi="Arial"/>
                <w:sz w:val="18"/>
                <w:lang w:val="en-US" w:eastAsia="zh-CN"/>
              </w:rPr>
            </w:pPr>
          </w:p>
        </w:tc>
      </w:tr>
      <w:tr w:rsidR="001F1018" w14:paraId="286D3B46"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B30A0B9"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3928857"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7852EC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F379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EE587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2C75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54E2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540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EB2BA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584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FA205D"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B8719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E9A31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2273E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C5813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FB1770"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BEF24A"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1C91E" w14:textId="77777777" w:rsidR="001F1018" w:rsidRDefault="001F1018" w:rsidP="007A1370">
            <w:pPr>
              <w:spacing w:after="0"/>
              <w:rPr>
                <w:rFonts w:ascii="Arial" w:hAnsi="Arial"/>
                <w:sz w:val="18"/>
                <w:lang w:val="en-US" w:eastAsia="zh-CN"/>
              </w:rPr>
            </w:pPr>
          </w:p>
        </w:tc>
      </w:tr>
      <w:tr w:rsidR="001F1018" w14:paraId="08A7C1E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187A8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C646990"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3329B0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0771EEBA"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(2A) Bandwidth Combination Set 0 in Table 5.5A.2-1</w:t>
            </w:r>
          </w:p>
        </w:tc>
        <w:tc>
          <w:tcPr>
            <w:tcW w:w="0" w:type="auto"/>
            <w:vMerge/>
            <w:tcBorders>
              <w:top w:val="single" w:sz="4" w:space="0" w:color="auto"/>
              <w:left w:val="single" w:sz="4" w:space="0" w:color="auto"/>
              <w:bottom w:val="single" w:sz="4" w:space="0" w:color="auto"/>
              <w:right w:val="single" w:sz="4" w:space="0" w:color="auto"/>
            </w:tcBorders>
            <w:vAlign w:val="center"/>
          </w:tcPr>
          <w:p w14:paraId="38E01C3A" w14:textId="77777777" w:rsidR="001F1018" w:rsidRDefault="001F1018" w:rsidP="007A1370">
            <w:pPr>
              <w:spacing w:after="0"/>
              <w:rPr>
                <w:rFonts w:ascii="Arial" w:hAnsi="Arial"/>
                <w:sz w:val="18"/>
                <w:lang w:val="en-US" w:eastAsia="zh-CN"/>
              </w:rPr>
            </w:pPr>
          </w:p>
        </w:tc>
      </w:tr>
      <w:tr w:rsidR="001F1018" w14:paraId="103B2AC5"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6C7674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AD2FCBE"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B36E3F6"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40D2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09D1F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C88BB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A4613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D32593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96665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E097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196FA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DDAEE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8C1E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8A39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DAD68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660E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51D89C"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FBD3A" w14:textId="77777777" w:rsidR="001F1018" w:rsidRDefault="001F1018" w:rsidP="007A1370">
            <w:pPr>
              <w:spacing w:after="0"/>
              <w:rPr>
                <w:rFonts w:ascii="Arial" w:hAnsi="Arial"/>
                <w:sz w:val="18"/>
                <w:lang w:val="en-US" w:eastAsia="zh-CN"/>
              </w:rPr>
            </w:pPr>
          </w:p>
        </w:tc>
      </w:tr>
      <w:tr w:rsidR="001F1018" w14:paraId="2AABFF9E"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8E49318"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3EBDD29"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A900E6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5CB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EC3D2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F1D7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D7ED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CE7EA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DC93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143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6383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B743F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B8089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F68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1341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C7F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59CE27"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67966" w14:textId="77777777" w:rsidR="001F1018" w:rsidRDefault="001F1018" w:rsidP="007A1370">
            <w:pPr>
              <w:spacing w:after="0"/>
              <w:rPr>
                <w:rFonts w:ascii="Arial" w:hAnsi="Arial"/>
                <w:sz w:val="18"/>
                <w:lang w:val="en-US" w:eastAsia="zh-CN"/>
              </w:rPr>
            </w:pPr>
          </w:p>
        </w:tc>
      </w:tr>
      <w:tr w:rsidR="001F1018" w14:paraId="4F6FF7E8"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37A27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0546A7D"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186008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CFCB1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AFB9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62C2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CEE0F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98FE4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5EE8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1D28E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6C4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8E7C7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4A3C8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0193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8D7B1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B7515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8040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EFB00" w14:textId="77777777" w:rsidR="001F1018" w:rsidRDefault="001F1018" w:rsidP="007A1370">
            <w:pPr>
              <w:spacing w:after="0"/>
              <w:rPr>
                <w:rFonts w:ascii="Arial" w:hAnsi="Arial"/>
                <w:sz w:val="18"/>
                <w:lang w:val="en-US" w:eastAsia="zh-CN"/>
              </w:rPr>
            </w:pPr>
          </w:p>
        </w:tc>
      </w:tr>
      <w:tr w:rsidR="001F1018" w14:paraId="442DF80B"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5864F0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C91BD6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E1B91F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BE5D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D6CF731"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53F25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84976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B1DD5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84CA3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E6CA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A55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A770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80890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530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E6F4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4D729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1172B"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29514" w14:textId="77777777" w:rsidR="001F1018" w:rsidRDefault="001F1018" w:rsidP="007A1370">
            <w:pPr>
              <w:spacing w:after="0"/>
              <w:rPr>
                <w:rFonts w:ascii="Arial" w:hAnsi="Arial"/>
                <w:sz w:val="18"/>
                <w:lang w:val="en-US" w:eastAsia="zh-CN"/>
              </w:rPr>
            </w:pPr>
          </w:p>
        </w:tc>
      </w:tr>
      <w:tr w:rsidR="001F1018" w14:paraId="54C2D0D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291A30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270B2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E363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7110F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A5B86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9F9F2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AA93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EDC51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2F91F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FF6AE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B3EB6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5B2B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A7A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3150D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F5E8B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EEAF2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C2DEE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65C4" w14:textId="77777777" w:rsidR="001F1018" w:rsidRDefault="001F1018" w:rsidP="007A1370">
            <w:pPr>
              <w:spacing w:after="0"/>
              <w:rPr>
                <w:rFonts w:ascii="Arial" w:hAnsi="Arial"/>
                <w:sz w:val="18"/>
                <w:lang w:val="en-US" w:eastAsia="zh-CN"/>
              </w:rPr>
            </w:pPr>
          </w:p>
        </w:tc>
      </w:tr>
      <w:tr w:rsidR="001F1018" w14:paraId="7CCEAD02"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0D3A51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2727EB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D73EDE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A6BF8"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A8CD3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A056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31CB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6578E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DC1D8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663F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9C21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F299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7B562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A5F1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8918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33605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03352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B13AC" w14:textId="77777777" w:rsidR="001F1018" w:rsidRDefault="001F1018" w:rsidP="007A1370">
            <w:pPr>
              <w:spacing w:after="0"/>
              <w:rPr>
                <w:rFonts w:ascii="Arial" w:hAnsi="Arial"/>
                <w:sz w:val="18"/>
                <w:lang w:val="en-US" w:eastAsia="zh-CN"/>
              </w:rPr>
            </w:pPr>
          </w:p>
        </w:tc>
      </w:tr>
      <w:tr w:rsidR="001F1018" w14:paraId="07708F56"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D02BED"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C</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031E2DD"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D901D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9635C"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5A5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39A3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06BD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65C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0F55B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59516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9404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6A675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0A56C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1088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A03DB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6D65B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E2DC3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27FF0E"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022E2179"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437822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088D693"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C9CBF6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707B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F9FCD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40E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395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B58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1DCE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986A6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3711D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43AD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4182B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3FE2F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F32B0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C734D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3E364"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5CC0" w14:textId="77777777" w:rsidR="001F1018" w:rsidRDefault="001F1018" w:rsidP="007A1370">
            <w:pPr>
              <w:spacing w:after="0"/>
              <w:rPr>
                <w:rFonts w:ascii="Arial" w:hAnsi="Arial"/>
                <w:sz w:val="18"/>
                <w:lang w:val="en-US" w:eastAsia="zh-CN"/>
              </w:rPr>
            </w:pPr>
          </w:p>
        </w:tc>
      </w:tr>
      <w:tr w:rsidR="001F1018" w14:paraId="7A16B86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EC6CBC4"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B83E98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EA1FFC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DDA6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D39C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59F3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A8DD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FA70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3692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A1061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7446A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C820E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337C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9EBEE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0F85C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8D056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152AE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4AF0" w14:textId="77777777" w:rsidR="001F1018" w:rsidRDefault="001F1018" w:rsidP="007A1370">
            <w:pPr>
              <w:spacing w:after="0"/>
              <w:rPr>
                <w:rFonts w:ascii="Arial" w:hAnsi="Arial"/>
                <w:sz w:val="18"/>
                <w:lang w:val="en-US" w:eastAsia="zh-CN"/>
              </w:rPr>
            </w:pPr>
          </w:p>
        </w:tc>
      </w:tr>
      <w:tr w:rsidR="001F1018" w14:paraId="4B3AEDC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4ADDBE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2CDA10A6"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4BD811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350DAEC3"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C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tcPr>
          <w:p w14:paraId="68F64827" w14:textId="77777777" w:rsidR="001F1018" w:rsidRDefault="001F1018" w:rsidP="007A1370">
            <w:pPr>
              <w:spacing w:after="0"/>
              <w:rPr>
                <w:rFonts w:ascii="Arial" w:hAnsi="Arial"/>
                <w:sz w:val="18"/>
                <w:lang w:val="en-US" w:eastAsia="zh-CN"/>
              </w:rPr>
            </w:pPr>
          </w:p>
        </w:tc>
      </w:tr>
      <w:tr w:rsidR="001F1018" w14:paraId="68FCC461"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EC12E4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418659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6FDC32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531C0"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3C240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26FB1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7B798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F209B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6C35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3B55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D5C9D"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E69F7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808D6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BE1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B86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1DFF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A9BF1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42C84" w14:textId="77777777" w:rsidR="001F1018" w:rsidRDefault="001F1018" w:rsidP="007A1370">
            <w:pPr>
              <w:spacing w:after="0"/>
              <w:rPr>
                <w:rFonts w:ascii="Arial" w:hAnsi="Arial"/>
                <w:sz w:val="18"/>
                <w:lang w:val="en-US" w:eastAsia="zh-CN"/>
              </w:rPr>
            </w:pPr>
          </w:p>
        </w:tc>
      </w:tr>
      <w:tr w:rsidR="001F1018" w14:paraId="1ADEC730"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406AF4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F7F222A"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B4E8A4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B007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9EE6E3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06ED7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D03AE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709FD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B1A2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6F5F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5E8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3A01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90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7189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BE9CA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8BE5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E488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0EC1C" w14:textId="77777777" w:rsidR="001F1018" w:rsidRDefault="001F1018" w:rsidP="007A1370">
            <w:pPr>
              <w:spacing w:after="0"/>
              <w:rPr>
                <w:rFonts w:ascii="Arial" w:hAnsi="Arial"/>
                <w:sz w:val="18"/>
                <w:lang w:val="en-US" w:eastAsia="zh-CN"/>
              </w:rPr>
            </w:pPr>
          </w:p>
        </w:tc>
      </w:tr>
      <w:tr w:rsidR="001F1018" w14:paraId="74AE536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C4E2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4A0416E"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FB099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B4CE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DB227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0C92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5113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E6393B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26C02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574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FFE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BF5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96F6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723B7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5EFC1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FA1E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78AE24"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D713E" w14:textId="77777777" w:rsidR="001F1018" w:rsidRDefault="001F1018" w:rsidP="007A1370">
            <w:pPr>
              <w:spacing w:after="0"/>
              <w:rPr>
                <w:rFonts w:ascii="Arial" w:hAnsi="Arial"/>
                <w:sz w:val="18"/>
                <w:lang w:val="en-US" w:eastAsia="zh-CN"/>
              </w:rPr>
            </w:pPr>
          </w:p>
        </w:tc>
      </w:tr>
      <w:tr w:rsidR="001F1018" w14:paraId="3657758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EC193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350A233"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76B603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7B23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85DC332"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164A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23D9B3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773D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73D9A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715C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E4E85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1287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B450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444D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54681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29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2AA8E2"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D092" w14:textId="77777777" w:rsidR="001F1018" w:rsidRDefault="001F1018" w:rsidP="007A1370">
            <w:pPr>
              <w:spacing w:after="0"/>
              <w:rPr>
                <w:rFonts w:ascii="Arial" w:hAnsi="Arial"/>
                <w:sz w:val="18"/>
                <w:lang w:val="en-US" w:eastAsia="zh-CN"/>
              </w:rPr>
            </w:pPr>
          </w:p>
        </w:tc>
      </w:tr>
      <w:tr w:rsidR="001F1018" w14:paraId="48C8D5A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44401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006D05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72BD5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7A85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862391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34401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8C1A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FD276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27F7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3D689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466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1078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EDD9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E8C1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5BDEE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83D6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DB2D7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BA5E9" w14:textId="77777777" w:rsidR="001F1018" w:rsidRDefault="001F1018" w:rsidP="007A1370">
            <w:pPr>
              <w:spacing w:after="0"/>
              <w:rPr>
                <w:rFonts w:ascii="Arial" w:hAnsi="Arial"/>
                <w:sz w:val="18"/>
                <w:lang w:val="en-US" w:eastAsia="zh-CN"/>
              </w:rPr>
            </w:pPr>
          </w:p>
        </w:tc>
      </w:tr>
      <w:tr w:rsidR="001F1018" w14:paraId="2648FB1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BB8503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8EB0A5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BF80E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E463A"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E1927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1383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AFFC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5089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D68A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876D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884A4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96BF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4B5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C84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834D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4917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04840A"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A4514" w14:textId="77777777" w:rsidR="001F1018" w:rsidRDefault="001F1018" w:rsidP="007A1370">
            <w:pPr>
              <w:spacing w:after="0"/>
              <w:rPr>
                <w:rFonts w:ascii="Arial" w:hAnsi="Arial"/>
                <w:sz w:val="18"/>
                <w:lang w:val="en-US" w:eastAsia="zh-CN"/>
              </w:rPr>
            </w:pPr>
          </w:p>
        </w:tc>
      </w:tr>
    </w:tbl>
    <w:p w14:paraId="58D66246" w14:textId="77777777" w:rsidR="001F1018" w:rsidRDefault="001F1018" w:rsidP="001F1018">
      <w:pPr>
        <w:rPr>
          <w:lang w:eastAsia="ko-KR"/>
        </w:rPr>
      </w:pPr>
    </w:p>
    <w:p w14:paraId="65D8D913" w14:textId="77777777" w:rsidR="003C1C26" w:rsidRPr="00621714" w:rsidRDefault="001F1018" w:rsidP="003C1C26">
      <w:pPr>
        <w:pStyle w:val="Heading3"/>
      </w:pPr>
      <w:bookmarkStart w:id="79" w:name="_Toc56085217"/>
      <w:r>
        <w:rPr>
          <w:color w:val="000000"/>
          <w:lang w:val="en-US" w:eastAsia="zh-CN"/>
        </w:rPr>
        <w:t>5.2.2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79"/>
    </w:p>
    <w:p w14:paraId="0DF7D7F1" w14:textId="6932C03D" w:rsidR="001F1018" w:rsidRDefault="001F1018" w:rsidP="001F1018">
      <w:pPr>
        <w:rPr>
          <w:color w:val="000000"/>
          <w:lang w:val="en-US" w:eastAsia="zh-CN"/>
        </w:rPr>
      </w:pPr>
      <w:r>
        <w:rPr>
          <w:color w:val="000000"/>
          <w:lang w:val="en-US" w:eastAsia="ja-JP"/>
        </w:rPr>
        <w:t xml:space="preserve">For </w:t>
      </w:r>
      <w:r w:rsidRPr="00B3169C">
        <w:rPr>
          <w:rFonts w:ascii="Arial" w:hAnsi="Arial"/>
          <w:color w:val="000000"/>
          <w:sz w:val="18"/>
          <w:lang w:val="en-US" w:eastAsia="zh-CN"/>
        </w:rPr>
        <w:t>CA_n25-n41-n66-n71</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5.2.2-1 and</w:t>
      </w:r>
      <w:r>
        <w:rPr>
          <w:color w:val="000000"/>
          <w:lang w:val="en-US" w:eastAsia="zh-CN"/>
        </w:rPr>
        <w:t xml:space="preserve"> </w:t>
      </w:r>
      <w:r>
        <w:rPr>
          <w:color w:val="000000"/>
          <w:lang w:val="en-US" w:eastAsia="ja-JP"/>
        </w:rPr>
        <w:t xml:space="preserve"> table 5.2.2-2</w:t>
      </w:r>
      <w:r>
        <w:rPr>
          <w:color w:val="000000"/>
          <w:lang w:val="en-US" w:eastAsia="zh-CN"/>
        </w:rPr>
        <w:t xml:space="preserve">, respectively. Values are derived from </w:t>
      </w:r>
      <w:r w:rsidRPr="00E062F1">
        <w:rPr>
          <w:rFonts w:ascii="Arial" w:hAnsi="Arial" w:cs="Arial"/>
          <w:sz w:val="18"/>
          <w:szCs w:val="18"/>
          <w:lang w:eastAsia="zh-CN"/>
        </w:rPr>
        <w:t>DC_2-7-66_n71</w:t>
      </w:r>
      <w:r>
        <w:rPr>
          <w:color w:val="000000"/>
          <w:lang w:val="en-US" w:eastAsia="zh-CN"/>
        </w:rPr>
        <w:t>.</w:t>
      </w:r>
    </w:p>
    <w:p w14:paraId="7823E4E8" w14:textId="06CCB260" w:rsidR="001F1018" w:rsidRDefault="001F1018" w:rsidP="001F1018">
      <w:pPr>
        <w:pStyle w:val="TH"/>
        <w:rPr>
          <w:color w:val="000000"/>
        </w:rPr>
      </w:pPr>
      <w:r>
        <w:rPr>
          <w:color w:val="000000"/>
        </w:rPr>
        <w:t>Table 5.2.2-1: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F1018" w14:paraId="4E954F66"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11868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61BDD4"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BC6C58"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311444EE"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3D751"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38216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61666A98"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49DDE87F"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1A51921"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C1E971"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B2587F7"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3BB11486"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2D1AD7"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6B879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A3E8640"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0F3A5273"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6D3944"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3A9E5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43D9A276"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bl>
    <w:p w14:paraId="4B79C77D" w14:textId="77777777" w:rsidR="001F1018" w:rsidRDefault="001F1018" w:rsidP="001F1018">
      <w:pPr>
        <w:rPr>
          <w:color w:val="000000"/>
          <w:lang w:val="en-US" w:eastAsia="ja-JP"/>
        </w:rPr>
      </w:pPr>
    </w:p>
    <w:p w14:paraId="19E6EBB7" w14:textId="3AF2C9EA" w:rsidR="001F1018" w:rsidRDefault="001F1018" w:rsidP="001F1018">
      <w:pPr>
        <w:pStyle w:val="TH"/>
        <w:rPr>
          <w:color w:val="000000"/>
          <w:lang w:eastAsia="zh-CN"/>
        </w:rPr>
      </w:pPr>
      <w:r>
        <w:rPr>
          <w:color w:val="000000"/>
        </w:rPr>
        <w:t>Table 5.2.2-2: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F1018" w14:paraId="482BDA67"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ED9522"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7F2866"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3D8BE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4B3923BE"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668CF0"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A39C620"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572ABE3"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r w:rsidR="001F1018" w14:paraId="60D511BF"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A1D08A9"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E23706"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F65D624"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2D833823"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6B117"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49DF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E7DDC8F"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bl>
    <w:p w14:paraId="1E0D568E" w14:textId="77777777" w:rsidR="001F1018" w:rsidRDefault="001F1018" w:rsidP="001F1018">
      <w:pPr>
        <w:rPr>
          <w:lang w:eastAsia="ko-KR"/>
        </w:rPr>
      </w:pPr>
    </w:p>
    <w:p w14:paraId="71722E7F" w14:textId="77777777" w:rsidR="003C1C26" w:rsidRPr="00621714" w:rsidRDefault="001F1018" w:rsidP="003C1C26">
      <w:pPr>
        <w:pStyle w:val="Heading3"/>
      </w:pPr>
      <w:bookmarkStart w:id="80" w:name="_Toc56085218"/>
      <w:r>
        <w:rPr>
          <w:color w:val="000000"/>
          <w:lang w:val="en-US" w:eastAsia="zh-CN"/>
        </w:rPr>
        <w:t>5.2.3</w:t>
      </w:r>
      <w:r>
        <w:rPr>
          <w:rFonts w:ascii="Calibri" w:hAnsi="Calibri"/>
          <w:color w:val="000000"/>
          <w:sz w:val="22"/>
          <w:szCs w:val="22"/>
          <w:lang w:val="en-US" w:eastAsia="sv-SE"/>
        </w:rPr>
        <w:tab/>
      </w:r>
      <w:r>
        <w:rPr>
          <w:color w:val="000000"/>
          <w:lang w:val="en-US" w:eastAsia="zh-CN"/>
        </w:rPr>
        <w:t>REFSENS requirements</w:t>
      </w:r>
      <w:bookmarkEnd w:id="80"/>
    </w:p>
    <w:bookmarkEnd w:id="77"/>
    <w:p w14:paraId="20FB3A4F" w14:textId="77777777" w:rsidR="001F1018" w:rsidRDefault="001F1018" w:rsidP="001F1018">
      <w:pPr>
        <w:rPr>
          <w:i/>
          <w:color w:val="000000"/>
          <w:lang w:eastAsia="zh-CN"/>
        </w:rPr>
      </w:pPr>
      <w:r>
        <w:rPr>
          <w:color w:val="000000"/>
          <w:lang w:val="en-US" w:eastAsia="ja-JP"/>
        </w:rPr>
        <w:t>MSD requirements are captured in lower order combinations.</w:t>
      </w:r>
    </w:p>
    <w:p w14:paraId="2AF288EF" w14:textId="77777777" w:rsidR="005229A5" w:rsidRPr="00D872B4" w:rsidRDefault="007A1370" w:rsidP="005229A5">
      <w:pPr>
        <w:pStyle w:val="Heading2"/>
        <w:tabs>
          <w:tab w:val="left" w:pos="420"/>
        </w:tabs>
        <w:spacing w:after="240"/>
        <w:ind w:left="0" w:firstLine="0"/>
        <w:rPr>
          <w:color w:val="000000"/>
          <w:sz w:val="28"/>
          <w:lang w:val="en-US" w:eastAsia="zh-CN"/>
        </w:rPr>
      </w:pPr>
      <w:bookmarkStart w:id="81" w:name="_Toc56085219"/>
      <w:r>
        <w:rPr>
          <w:rFonts w:eastAsia="SimSun" w:cs="Arial"/>
          <w:szCs w:val="28"/>
        </w:rPr>
        <w:t>5.3</w:t>
      </w:r>
      <w:r>
        <w:rPr>
          <w:rFonts w:eastAsia="SimSun" w:cs="Arial"/>
          <w:szCs w:val="28"/>
        </w:rPr>
        <w:tab/>
      </w:r>
      <w:r>
        <w:rPr>
          <w:rFonts w:eastAsia="SimSun" w:cs="Arial"/>
        </w:rPr>
        <w:t>CA_n3-n28</w:t>
      </w:r>
      <w:bookmarkStart w:id="82" w:name="_Toc9848477"/>
      <w:r>
        <w:rPr>
          <w:rFonts w:eastAsia="SimSun" w:cs="Arial"/>
        </w:rPr>
        <w:t>-</w:t>
      </w:r>
      <w:bookmarkEnd w:id="82"/>
      <w:r>
        <w:rPr>
          <w:rFonts w:eastAsia="SimSun" w:cs="Arial"/>
        </w:rPr>
        <w:t>n41</w:t>
      </w:r>
      <w:r>
        <w:rPr>
          <w:rFonts w:eastAsia="SimSun" w:cs="Arial"/>
          <w:lang w:eastAsia="zh-CN"/>
        </w:rPr>
        <w:t>-n77</w:t>
      </w:r>
      <w:bookmarkStart w:id="83" w:name="_Toc9848479"/>
      <w:bookmarkEnd w:id="81"/>
    </w:p>
    <w:p w14:paraId="251590AB" w14:textId="77777777" w:rsidR="005229A5" w:rsidRPr="00621714" w:rsidRDefault="007A1370" w:rsidP="005229A5">
      <w:pPr>
        <w:pStyle w:val="Heading3"/>
      </w:pPr>
      <w:bookmarkStart w:id="84" w:name="_Toc56085220"/>
      <w:r>
        <w:rPr>
          <w:rFonts w:eastAsia="SimSun"/>
        </w:rPr>
        <w:t>5.3.1</w:t>
      </w:r>
      <w:r>
        <w:rPr>
          <w:rFonts w:eastAsia="SimSun"/>
        </w:rPr>
        <w:tab/>
        <w:t>Operating bands for CA</w:t>
      </w:r>
      <w:bookmarkEnd w:id="84"/>
    </w:p>
    <w:p w14:paraId="172C8E72" w14:textId="53A0EC50" w:rsidR="007A1370" w:rsidRDefault="007A1370" w:rsidP="007A1370">
      <w:pPr>
        <w:pStyle w:val="TH"/>
        <w:rPr>
          <w:rFonts w:eastAsia="SimSun"/>
        </w:rPr>
      </w:pPr>
      <w:r>
        <w:t xml:space="preserve">Table 5.3.1-1: 4DL </w:t>
      </w:r>
      <w:r>
        <w:rPr>
          <w:lang w:eastAsia="zh-CN"/>
        </w:rPr>
        <w:t>i</w:t>
      </w:r>
      <w:r>
        <w:t>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2E560535"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3617825"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D4AD6E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B23C70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697CA89"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841C602"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Duplex Mode</w:t>
            </w:r>
          </w:p>
        </w:tc>
      </w:tr>
      <w:tr w:rsidR="007A1370" w14:paraId="4EA7FABE"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28ADC"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5F423"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53B0DE" w14:textId="77777777" w:rsidR="007A1370" w:rsidRDefault="007A1370">
            <w:pPr>
              <w:keepNext/>
              <w:keepLines/>
              <w:spacing w:after="0"/>
              <w:jc w:val="center"/>
              <w:rPr>
                <w:rFonts w:ascii="Arial" w:hAnsi="Arial"/>
                <w:b/>
                <w:sz w:val="18"/>
                <w:lang w:eastAsia="sv-SE"/>
              </w:rPr>
            </w:pPr>
            <w:r>
              <w:rPr>
                <w:rFonts w:ascii="Arial" w:hAnsi="Arial"/>
                <w:b/>
                <w:sz w:val="18"/>
                <w:lang w:eastAsia="sv-SE"/>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B4F96F" w14:textId="77777777" w:rsidR="007A1370" w:rsidRDefault="007A1370">
            <w:pPr>
              <w:keepNext/>
              <w:keepLines/>
              <w:spacing w:after="0"/>
              <w:jc w:val="center"/>
              <w:rPr>
                <w:rFonts w:ascii="Arial" w:hAnsi="Arial"/>
                <w:b/>
                <w:sz w:val="18"/>
                <w:lang w:eastAsia="sv-SE"/>
              </w:rPr>
            </w:pPr>
            <w:r>
              <w:rPr>
                <w:rFonts w:ascii="Arial" w:hAnsi="Arial"/>
                <w:b/>
                <w:sz w:val="18"/>
                <w:lang w:eastAsia="sv-SE"/>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1E76C" w14:textId="77777777" w:rsidR="007A1370" w:rsidRDefault="007A1370">
            <w:pPr>
              <w:spacing w:after="0"/>
              <w:rPr>
                <w:rFonts w:ascii="Arial" w:hAnsi="Arial" w:cs="Arial"/>
                <w:b/>
                <w:sz w:val="18"/>
                <w:szCs w:val="18"/>
                <w:lang w:eastAsia="sv-SE"/>
              </w:rPr>
            </w:pPr>
          </w:p>
        </w:tc>
      </w:tr>
      <w:tr w:rsidR="007A1370" w14:paraId="0C9F1BDA"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B2311"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D070F"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54BA04"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UL_low</w:t>
            </w:r>
            <w:r>
              <w:rPr>
                <w:rFonts w:ascii="Arial" w:hAnsi="Arial"/>
                <w:b/>
                <w:sz w:val="18"/>
                <w:lang w:eastAsia="sv-SE"/>
              </w:rPr>
              <w:t xml:space="preserve"> – F</w:t>
            </w:r>
            <w:r>
              <w:rPr>
                <w:rFonts w:ascii="Arial" w:hAnsi="Arial"/>
                <w:b/>
                <w:sz w:val="18"/>
                <w:vertAlign w:val="subscript"/>
                <w:lang w:eastAsia="sv-SE"/>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C71170E"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DL_low</w:t>
            </w:r>
            <w:r>
              <w:rPr>
                <w:rFonts w:ascii="Arial" w:hAnsi="Arial"/>
                <w:b/>
                <w:sz w:val="18"/>
                <w:lang w:eastAsia="sv-SE"/>
              </w:rPr>
              <w:t xml:space="preserve"> – F</w:t>
            </w:r>
            <w:r>
              <w:rPr>
                <w:rFonts w:ascii="Arial" w:hAnsi="Arial"/>
                <w:b/>
                <w:sz w:val="18"/>
                <w:vertAlign w:val="subscript"/>
                <w:lang w:eastAsia="sv-SE"/>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E2144" w14:textId="77777777" w:rsidR="007A1370" w:rsidRDefault="007A1370">
            <w:pPr>
              <w:spacing w:after="0"/>
              <w:rPr>
                <w:rFonts w:ascii="Arial" w:hAnsi="Arial" w:cs="Arial"/>
                <w:b/>
                <w:sz w:val="18"/>
                <w:szCs w:val="18"/>
                <w:lang w:eastAsia="sv-SE"/>
              </w:rPr>
            </w:pPr>
          </w:p>
        </w:tc>
      </w:tr>
      <w:tr w:rsidR="007A1370" w14:paraId="54EF4C41"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FC2E1F" w14:textId="77777777" w:rsidR="007A1370" w:rsidRDefault="007A1370">
            <w:pPr>
              <w:keepNext/>
              <w:keepLines/>
              <w:spacing w:after="0"/>
              <w:jc w:val="center"/>
              <w:rPr>
                <w:rFonts w:ascii="Arial" w:hAnsi="Arial"/>
                <w:sz w:val="18"/>
                <w:lang w:eastAsia="zh-CN"/>
              </w:rPr>
            </w:pPr>
            <w:r>
              <w:rPr>
                <w:rFonts w:ascii="Arial" w:eastAsia="MS Mincho" w:hAnsi="Arial"/>
                <w:sz w:val="18"/>
                <w:lang w:eastAsia="zh-CN"/>
              </w:rPr>
              <w:t>CA</w:t>
            </w:r>
            <w:r>
              <w:rPr>
                <w:rFonts w:ascii="Arial" w:eastAsia="MS Mincho" w:hAnsi="Arial"/>
                <w:sz w:val="18"/>
                <w:lang w:eastAsia="sv-SE"/>
              </w:rPr>
              <w:t>_</w:t>
            </w:r>
            <w:r>
              <w:rPr>
                <w:rFonts w:ascii="Arial" w:hAnsi="Arial"/>
                <w:sz w:val="18"/>
                <w:lang w:eastAsia="zh-CN"/>
              </w:rPr>
              <w:t>n3</w:t>
            </w:r>
            <w:r>
              <w:rPr>
                <w:rFonts w:ascii="Arial" w:eastAsia="MS Mincho" w:hAnsi="Arial"/>
                <w:sz w:val="18"/>
                <w:lang w:eastAsia="ja-JP"/>
              </w:rPr>
              <w:t>-</w:t>
            </w:r>
            <w:r>
              <w:rPr>
                <w:rFonts w:ascii="Arial" w:hAnsi="Arial"/>
                <w:sz w:val="18"/>
                <w:lang w:eastAsia="zh-CN"/>
              </w:rPr>
              <w:t>n28-n41-n77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B823061" w14:textId="77777777" w:rsidR="007A1370" w:rsidRDefault="007A1370">
            <w:pPr>
              <w:keepNext/>
              <w:keepLines/>
              <w:spacing w:after="0"/>
              <w:jc w:val="center"/>
              <w:rPr>
                <w:rFonts w:ascii="Arial" w:hAnsi="Arial"/>
                <w:sz w:val="18"/>
                <w:lang w:eastAsia="sv-SE"/>
              </w:rPr>
            </w:pPr>
            <w:r>
              <w:rPr>
                <w:rFonts w:ascii="Arial" w:hAnsi="Arial"/>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0C86E04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D56612D"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DAD855" w14:textId="77777777" w:rsidR="007A1370" w:rsidRDefault="007A1370">
            <w:pPr>
              <w:keepNext/>
              <w:keepLines/>
              <w:spacing w:after="0"/>
              <w:rPr>
                <w:rFonts w:ascii="Arial" w:hAnsi="Arial" w:cs="Arial"/>
                <w:sz w:val="18"/>
                <w:lang w:eastAsia="zh-CN"/>
              </w:rPr>
            </w:pPr>
            <w:r>
              <w:rPr>
                <w:rFonts w:ascii="Arial" w:hAnsi="Arial" w:cs="Arial"/>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17AA1EAE"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7467BEF7"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B160E0E" w14:textId="77777777" w:rsidR="007A1370" w:rsidRDefault="007A1370">
            <w:pPr>
              <w:keepNext/>
              <w:keepLines/>
              <w:spacing w:after="0"/>
              <w:rPr>
                <w:rFonts w:ascii="Arial" w:hAnsi="Arial" w:cs="Arial"/>
                <w:sz w:val="18"/>
                <w:lang w:eastAsia="zh-CN"/>
              </w:rPr>
            </w:pPr>
            <w:r>
              <w:rPr>
                <w:rFonts w:ascii="Arial" w:hAnsi="Arial" w:cs="Arial"/>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260089" w14:textId="77777777" w:rsidR="007A1370" w:rsidRDefault="007A1370">
            <w:pPr>
              <w:keepNext/>
              <w:keepLines/>
              <w:spacing w:after="0"/>
              <w:jc w:val="center"/>
              <w:rPr>
                <w:rFonts w:ascii="Arial" w:hAnsi="Arial"/>
                <w:sz w:val="18"/>
                <w:lang w:eastAsia="zh-CN"/>
              </w:rPr>
            </w:pPr>
            <w:r>
              <w:rPr>
                <w:rFonts w:ascii="Arial" w:hAnsi="Arial"/>
                <w:sz w:val="18"/>
                <w:lang w:eastAsia="zh-CN"/>
              </w:rPr>
              <w:t>FDD</w:t>
            </w:r>
          </w:p>
        </w:tc>
      </w:tr>
      <w:tr w:rsidR="007A1370" w14:paraId="2F35BAF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D3433"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D87985" w14:textId="77777777" w:rsidR="007A1370" w:rsidRDefault="007A1370">
            <w:pPr>
              <w:keepNext/>
              <w:keepLines/>
              <w:spacing w:after="0"/>
              <w:jc w:val="center"/>
              <w:rPr>
                <w:rFonts w:ascii="Arial" w:hAnsi="Arial"/>
                <w:sz w:val="18"/>
                <w:lang w:eastAsia="zh-CN"/>
              </w:rPr>
            </w:pPr>
            <w:r>
              <w:rPr>
                <w:rFonts w:ascii="Arial" w:hAnsi="Arial"/>
                <w:sz w:val="18"/>
                <w:lang w:eastAsia="zh-CN"/>
              </w:rPr>
              <w:t>n28</w:t>
            </w:r>
          </w:p>
        </w:tc>
        <w:tc>
          <w:tcPr>
            <w:tcW w:w="1212" w:type="dxa"/>
            <w:tcBorders>
              <w:top w:val="single" w:sz="4" w:space="0" w:color="auto"/>
              <w:left w:val="single" w:sz="4" w:space="0" w:color="auto"/>
              <w:bottom w:val="single" w:sz="4" w:space="0" w:color="auto"/>
              <w:right w:val="single" w:sz="4" w:space="0" w:color="auto"/>
            </w:tcBorders>
            <w:hideMark/>
          </w:tcPr>
          <w:p w14:paraId="1ABAB9DC"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14:paraId="0878FEE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4D76618" w14:textId="77777777" w:rsidR="007A1370" w:rsidRDefault="007A1370">
            <w:pPr>
              <w:keepNext/>
              <w:keepLines/>
              <w:spacing w:after="0"/>
              <w:rPr>
                <w:rFonts w:ascii="Arial" w:hAnsi="Arial" w:cs="Arial"/>
                <w:sz w:val="18"/>
                <w:lang w:eastAsia="zh-CN"/>
              </w:rPr>
            </w:pPr>
            <w:r>
              <w:rPr>
                <w:rFonts w:ascii="Arial" w:hAnsi="Arial" w:cs="Arial"/>
                <w:sz w:val="18"/>
                <w:lang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7674647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6A3ED01E"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C2F33B" w14:textId="77777777" w:rsidR="007A1370" w:rsidRDefault="007A1370">
            <w:pPr>
              <w:keepNext/>
              <w:keepLines/>
              <w:spacing w:after="0"/>
              <w:rPr>
                <w:rFonts w:ascii="Arial" w:hAnsi="Arial" w:cs="Arial"/>
                <w:sz w:val="18"/>
                <w:lang w:eastAsia="zh-CN"/>
              </w:rPr>
            </w:pPr>
            <w:r>
              <w:rPr>
                <w:rFonts w:ascii="Arial" w:hAnsi="Arial" w:cs="Arial"/>
                <w:sz w:val="18"/>
                <w:lang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F9DA39"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FDD</w:t>
            </w:r>
          </w:p>
        </w:tc>
      </w:tr>
      <w:tr w:rsidR="007A1370" w14:paraId="2EC83988"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24BC1"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310387" w14:textId="77777777" w:rsidR="007A1370" w:rsidRDefault="007A1370">
            <w:pPr>
              <w:keepNext/>
              <w:keepLines/>
              <w:spacing w:after="0"/>
              <w:jc w:val="center"/>
              <w:rPr>
                <w:rFonts w:ascii="Arial" w:hAnsi="Arial"/>
                <w:sz w:val="18"/>
                <w:lang w:eastAsia="zh-CN"/>
              </w:rPr>
            </w:pPr>
            <w:r>
              <w:rPr>
                <w:rFonts w:ascii="Arial" w:hAnsi="Arial"/>
                <w:sz w:val="18"/>
                <w:lang w:eastAsia="zh-CN"/>
              </w:rPr>
              <w:t>n41</w:t>
            </w:r>
          </w:p>
        </w:tc>
        <w:tc>
          <w:tcPr>
            <w:tcW w:w="1212" w:type="dxa"/>
            <w:tcBorders>
              <w:top w:val="single" w:sz="4" w:space="0" w:color="auto"/>
              <w:left w:val="single" w:sz="4" w:space="0" w:color="auto"/>
              <w:bottom w:val="single" w:sz="4" w:space="0" w:color="auto"/>
              <w:right w:val="single" w:sz="4" w:space="0" w:color="auto"/>
            </w:tcBorders>
            <w:hideMark/>
          </w:tcPr>
          <w:p w14:paraId="766138C4"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0ACBB888"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47300AA"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hideMark/>
          </w:tcPr>
          <w:p w14:paraId="0AED49A3"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4C2E9774"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275218C"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94BA9F"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r w:rsidR="007A1370" w14:paraId="1BABD46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3F317"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A1ADA4" w14:textId="77777777" w:rsidR="007A1370" w:rsidRDefault="007A1370">
            <w:pPr>
              <w:keepNext/>
              <w:keepLines/>
              <w:spacing w:after="0"/>
              <w:jc w:val="center"/>
              <w:rPr>
                <w:rFonts w:ascii="Arial" w:hAnsi="Arial"/>
                <w:sz w:val="18"/>
                <w:lang w:eastAsia="zh-CN"/>
              </w:rPr>
            </w:pPr>
            <w:r>
              <w:rPr>
                <w:rFonts w:ascii="Arial" w:hAnsi="Arial"/>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4A8F692F"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AC30C9B"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7C7A307"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30C5FBD1"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65A443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FF7A9CD"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3A03AD"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bl>
    <w:p w14:paraId="166C912B" w14:textId="77777777" w:rsidR="005229A5" w:rsidRPr="00621714" w:rsidRDefault="007A1370" w:rsidP="005229A5">
      <w:pPr>
        <w:pStyle w:val="Heading3"/>
      </w:pPr>
      <w:bookmarkStart w:id="85" w:name="_Toc56085221"/>
      <w:r>
        <w:rPr>
          <w:rFonts w:eastAsia="SimSun"/>
        </w:rPr>
        <w:t>5.3.</w:t>
      </w:r>
      <w:r>
        <w:rPr>
          <w:rFonts w:eastAsia="SimSun"/>
          <w:lang w:eastAsia="zh-CN"/>
        </w:rPr>
        <w:t>2</w:t>
      </w:r>
      <w:r>
        <w:rPr>
          <w:rFonts w:eastAsia="SimSun"/>
        </w:rPr>
        <w:tab/>
        <w:t>Channel bandwidths per operating band for CA</w:t>
      </w:r>
      <w:bookmarkEnd w:id="83"/>
      <w:bookmarkEnd w:id="85"/>
    </w:p>
    <w:p w14:paraId="5EA5419E" w14:textId="50DC2CF1" w:rsidR="007A1370" w:rsidRDefault="007A1370" w:rsidP="007A1370">
      <w:pPr>
        <w:pStyle w:val="TH"/>
        <w:rPr>
          <w:rFonts w:eastAsia="SimSun"/>
        </w:rPr>
      </w:pPr>
      <w:r>
        <w:t xml:space="preserve">Table </w:t>
      </w:r>
      <w:r>
        <w:rPr>
          <w:lang w:eastAsia="zh-CN"/>
        </w:rPr>
        <w:t>5.3.2</w:t>
      </w:r>
      <w:r>
        <w:t>-1: Supported channel bandwidths per CA configuration for 4DL inter-band CA</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1"/>
        <w:gridCol w:w="1620"/>
        <w:gridCol w:w="509"/>
        <w:gridCol w:w="450"/>
        <w:gridCol w:w="442"/>
        <w:gridCol w:w="456"/>
        <w:gridCol w:w="456"/>
        <w:gridCol w:w="456"/>
        <w:gridCol w:w="456"/>
        <w:gridCol w:w="456"/>
        <w:gridCol w:w="456"/>
        <w:gridCol w:w="482"/>
        <w:gridCol w:w="531"/>
        <w:gridCol w:w="466"/>
        <w:gridCol w:w="466"/>
        <w:gridCol w:w="466"/>
        <w:gridCol w:w="466"/>
        <w:gridCol w:w="1080"/>
      </w:tblGrid>
      <w:tr w:rsidR="007A1370" w14:paraId="2CEEEFE7" w14:textId="77777777" w:rsidTr="007A1370">
        <w:trPr>
          <w:trHeight w:val="575"/>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04D336E6"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NR CA configuration</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5EDC9A1"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 xml:space="preserve">NR </w:t>
            </w:r>
            <w:r>
              <w:rPr>
                <w:rFonts w:ascii="Arial" w:hAnsi="Arial" w:cs="Arial"/>
                <w:b/>
                <w:sz w:val="18"/>
                <w:szCs w:val="18"/>
                <w:lang w:eastAsia="sv-SE"/>
              </w:rPr>
              <w:t>Uplink CA configuration</w:t>
            </w:r>
          </w:p>
        </w:tc>
        <w:tc>
          <w:tcPr>
            <w:tcW w:w="509" w:type="dxa"/>
            <w:tcBorders>
              <w:top w:val="single" w:sz="4" w:space="0" w:color="auto"/>
              <w:left w:val="single" w:sz="4" w:space="0" w:color="auto"/>
              <w:bottom w:val="single" w:sz="4" w:space="0" w:color="auto"/>
              <w:right w:val="single" w:sz="4" w:space="0" w:color="auto"/>
            </w:tcBorders>
            <w:vAlign w:val="center"/>
            <w:hideMark/>
          </w:tcPr>
          <w:p w14:paraId="7E5D088A"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NR Band</w:t>
            </w:r>
          </w:p>
        </w:tc>
        <w:tc>
          <w:tcPr>
            <w:tcW w:w="450" w:type="dxa"/>
            <w:tcBorders>
              <w:top w:val="single" w:sz="4" w:space="0" w:color="auto"/>
              <w:left w:val="single" w:sz="4" w:space="0" w:color="auto"/>
              <w:bottom w:val="single" w:sz="4" w:space="0" w:color="auto"/>
              <w:right w:val="single" w:sz="4" w:space="0" w:color="auto"/>
            </w:tcBorders>
            <w:vAlign w:val="center"/>
            <w:hideMark/>
          </w:tcPr>
          <w:p w14:paraId="521D9B4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SCS</w:t>
            </w:r>
          </w:p>
          <w:p w14:paraId="54DAEA74"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(kHz)</w:t>
            </w:r>
          </w:p>
        </w:tc>
        <w:tc>
          <w:tcPr>
            <w:tcW w:w="442" w:type="dxa"/>
            <w:tcBorders>
              <w:top w:val="single" w:sz="4" w:space="0" w:color="auto"/>
              <w:left w:val="single" w:sz="4" w:space="0" w:color="auto"/>
              <w:bottom w:val="single" w:sz="4" w:space="0" w:color="auto"/>
              <w:right w:val="single" w:sz="4" w:space="0" w:color="auto"/>
            </w:tcBorders>
            <w:vAlign w:val="center"/>
            <w:hideMark/>
          </w:tcPr>
          <w:p w14:paraId="6D61410D"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w:t>
            </w:r>
          </w:p>
          <w:p w14:paraId="4709728E"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07C7B8A"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10</w:t>
            </w:r>
          </w:p>
          <w:p w14:paraId="529C41B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90CD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15</w:t>
            </w:r>
          </w:p>
          <w:p w14:paraId="012DB1BF"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108A375"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20</w:t>
            </w:r>
          </w:p>
          <w:p w14:paraId="5373ACC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17B7209D" w14:textId="77777777" w:rsidR="007A1370" w:rsidRDefault="007A1370">
            <w:pPr>
              <w:keepNext/>
              <w:keepLines/>
              <w:jc w:val="center"/>
              <w:rPr>
                <w:rFonts w:ascii="Arial" w:hAnsi="Arial" w:cs="Arial"/>
                <w:b/>
                <w:sz w:val="18"/>
                <w:szCs w:val="18"/>
                <w:lang w:eastAsia="zh-CN"/>
              </w:rPr>
            </w:pPr>
            <w:r>
              <w:rPr>
                <w:rFonts w:ascii="Arial" w:hAnsi="Arial" w:cs="Arial"/>
                <w:b/>
                <w:sz w:val="18"/>
                <w:szCs w:val="18"/>
                <w:lang w:eastAsia="zh-CN"/>
              </w:rPr>
              <w:t>25</w:t>
            </w:r>
          </w:p>
          <w:p w14:paraId="676AD8D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0E681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3</w:t>
            </w:r>
            <w:r>
              <w:rPr>
                <w:rFonts w:ascii="Arial" w:hAnsi="Arial" w:cs="Arial"/>
                <w:b/>
                <w:sz w:val="18"/>
                <w:szCs w:val="18"/>
                <w:lang w:eastAsia="sv-SE"/>
              </w:rPr>
              <w:t>0</w:t>
            </w:r>
          </w:p>
          <w:p w14:paraId="08BCBB2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3F3B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40</w:t>
            </w:r>
          </w:p>
          <w:p w14:paraId="5488E687"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00B45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50</w:t>
            </w:r>
          </w:p>
          <w:p w14:paraId="6D134BA3"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531" w:type="dxa"/>
            <w:tcBorders>
              <w:top w:val="single" w:sz="4" w:space="0" w:color="auto"/>
              <w:left w:val="single" w:sz="4" w:space="0" w:color="auto"/>
              <w:bottom w:val="single" w:sz="4" w:space="0" w:color="auto"/>
              <w:right w:val="single" w:sz="4" w:space="0" w:color="auto"/>
            </w:tcBorders>
            <w:vAlign w:val="center"/>
            <w:hideMark/>
          </w:tcPr>
          <w:p w14:paraId="1849AAD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60</w:t>
            </w:r>
          </w:p>
          <w:p w14:paraId="5D2BF96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hideMark/>
          </w:tcPr>
          <w:p w14:paraId="7B0BFBEB"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7</w:t>
            </w:r>
            <w:r>
              <w:rPr>
                <w:rFonts w:ascii="Arial" w:hAnsi="Arial" w:cs="Arial"/>
                <w:b/>
                <w:sz w:val="18"/>
                <w:szCs w:val="18"/>
                <w:lang w:eastAsia="sv-SE"/>
              </w:rPr>
              <w:t>0</w:t>
            </w:r>
          </w:p>
          <w:p w14:paraId="15CC7137"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5F2014C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80</w:t>
            </w:r>
          </w:p>
          <w:p w14:paraId="6CCA39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2511FB2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9</w:t>
            </w:r>
            <w:r>
              <w:rPr>
                <w:rFonts w:ascii="Arial" w:hAnsi="Arial" w:cs="Arial"/>
                <w:b/>
                <w:sz w:val="18"/>
                <w:szCs w:val="18"/>
                <w:lang w:eastAsia="sv-SE"/>
              </w:rPr>
              <w:t>0</w:t>
            </w:r>
          </w:p>
          <w:p w14:paraId="3DDCF86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6131B30C"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100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AAEBF55"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Bandwidth combination set</w:t>
            </w:r>
          </w:p>
        </w:tc>
      </w:tr>
      <w:tr w:rsidR="007A1370" w14:paraId="04C276FC" w14:textId="77777777" w:rsidTr="007A1370">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65764A75"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CA_n3A-n28A-n41A</w:t>
            </w:r>
            <w:r>
              <w:rPr>
                <w:rFonts w:ascii="Arial" w:hAnsi="Arial" w:cs="Arial"/>
                <w:sz w:val="18"/>
                <w:szCs w:val="18"/>
                <w:lang w:eastAsia="zh-CN"/>
              </w:rPr>
              <w:t>-n77A</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061346AB" w14:textId="77777777" w:rsidR="007A1370" w:rsidRDefault="007A1370">
            <w:pPr>
              <w:pStyle w:val="TAL"/>
              <w:jc w:val="center"/>
              <w:rPr>
                <w:rFonts w:cs="Arial"/>
                <w:lang w:eastAsia="zh-CN"/>
              </w:rPr>
            </w:pPr>
            <w:r>
              <w:rPr>
                <w:rFonts w:cs="Arial"/>
                <w:lang w:eastAsia="zh-CN"/>
              </w:rPr>
              <w:t>-</w:t>
            </w: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2C8AD1A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3</w:t>
            </w:r>
          </w:p>
        </w:tc>
        <w:tc>
          <w:tcPr>
            <w:tcW w:w="450" w:type="dxa"/>
            <w:tcBorders>
              <w:top w:val="single" w:sz="4" w:space="0" w:color="auto"/>
              <w:left w:val="single" w:sz="4" w:space="0" w:color="auto"/>
              <w:bottom w:val="single" w:sz="4" w:space="0" w:color="auto"/>
              <w:right w:val="single" w:sz="4" w:space="0" w:color="auto"/>
            </w:tcBorders>
            <w:vAlign w:val="center"/>
            <w:hideMark/>
          </w:tcPr>
          <w:p w14:paraId="6499009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vAlign w:val="center"/>
            <w:hideMark/>
          </w:tcPr>
          <w:p w14:paraId="5CB807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B089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394F4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47779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681E13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AAD3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7839641"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4E280C03"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161A5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4A07EABA"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C4CD6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5085DC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D027D12" w14:textId="77777777" w:rsidR="007A1370" w:rsidRDefault="007A1370">
            <w:pPr>
              <w:keepNext/>
              <w:keepLines/>
              <w:jc w:val="center"/>
              <w:rPr>
                <w:rFonts w:ascii="Arial" w:hAnsi="Arial"/>
                <w:sz w:val="18"/>
                <w:szCs w:val="18"/>
                <w:lang w:val="x-none" w:eastAsia="sv-SE"/>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63851D50"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zh-CN"/>
              </w:rPr>
              <w:t>0</w:t>
            </w:r>
          </w:p>
        </w:tc>
      </w:tr>
      <w:tr w:rsidR="007A1370" w14:paraId="7F001DD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35B4A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04FCA92"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201B1191"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497DA8F0"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vAlign w:val="center"/>
          </w:tcPr>
          <w:p w14:paraId="74C6E10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B4456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D660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D4A56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7DDBCC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0A04BA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08411F9"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15B26D67"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91BCA47"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3A2BF909"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3FD8FD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83B5BE"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4E03248"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7F5E288" w14:textId="77777777" w:rsidR="007A1370" w:rsidRDefault="007A1370">
            <w:pPr>
              <w:spacing w:after="0"/>
              <w:rPr>
                <w:rFonts w:ascii="Arial" w:hAnsi="Arial" w:cs="Arial"/>
                <w:sz w:val="18"/>
                <w:szCs w:val="18"/>
                <w:lang w:eastAsia="zh-CN"/>
              </w:rPr>
            </w:pPr>
          </w:p>
        </w:tc>
      </w:tr>
      <w:tr w:rsidR="007A1370" w14:paraId="4382CC9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4286E321"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BC45137"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56C77DB"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6D3EF455"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vAlign w:val="center"/>
          </w:tcPr>
          <w:p w14:paraId="233050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93B0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BB1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FDEC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AC60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A3C04E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963178"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5BF4B0F8"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5535F4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120147D1"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62CE7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3AAC9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A108D9E"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815B30E" w14:textId="77777777" w:rsidR="007A1370" w:rsidRDefault="007A1370">
            <w:pPr>
              <w:spacing w:after="0"/>
              <w:rPr>
                <w:rFonts w:ascii="Arial" w:hAnsi="Arial" w:cs="Arial"/>
                <w:sz w:val="18"/>
                <w:szCs w:val="18"/>
                <w:lang w:eastAsia="zh-CN"/>
              </w:rPr>
            </w:pPr>
          </w:p>
        </w:tc>
      </w:tr>
      <w:tr w:rsidR="007A1370" w14:paraId="19D7E0D2"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BEFB90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699811C"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9FABA8E"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28</w:t>
            </w:r>
          </w:p>
        </w:tc>
        <w:tc>
          <w:tcPr>
            <w:tcW w:w="450" w:type="dxa"/>
            <w:tcBorders>
              <w:top w:val="single" w:sz="4" w:space="0" w:color="auto"/>
              <w:left w:val="single" w:sz="4" w:space="0" w:color="auto"/>
              <w:bottom w:val="single" w:sz="4" w:space="0" w:color="auto"/>
              <w:right w:val="single" w:sz="4" w:space="0" w:color="auto"/>
            </w:tcBorders>
            <w:hideMark/>
          </w:tcPr>
          <w:p w14:paraId="32D3B9F2" w14:textId="77777777" w:rsidR="007A1370" w:rsidRDefault="007A1370">
            <w:pPr>
              <w:pStyle w:val="TAC"/>
              <w:rPr>
                <w:rFonts w:cs="Arial"/>
                <w:lang w:eastAsia="sv-SE"/>
              </w:rPr>
            </w:pPr>
            <w:r>
              <w:rPr>
                <w:rFonts w:cs="Arial"/>
                <w:lang w:eastAsia="sv-SE"/>
              </w:rPr>
              <w:t>15</w:t>
            </w:r>
          </w:p>
        </w:tc>
        <w:tc>
          <w:tcPr>
            <w:tcW w:w="442" w:type="dxa"/>
            <w:tcBorders>
              <w:top w:val="single" w:sz="4" w:space="0" w:color="auto"/>
              <w:left w:val="single" w:sz="4" w:space="0" w:color="auto"/>
              <w:bottom w:val="single" w:sz="4" w:space="0" w:color="auto"/>
              <w:right w:val="single" w:sz="4" w:space="0" w:color="auto"/>
            </w:tcBorders>
            <w:hideMark/>
          </w:tcPr>
          <w:p w14:paraId="7F91430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C4E2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643265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923D6C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EF3F0C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68E3A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5F14917"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548DDAA2"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61096C8A"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4195D55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26DB2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69B1370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E984681"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2D5A997" w14:textId="77777777" w:rsidR="007A1370" w:rsidRDefault="007A1370">
            <w:pPr>
              <w:spacing w:after="0"/>
              <w:rPr>
                <w:rFonts w:ascii="Arial" w:hAnsi="Arial" w:cs="Arial"/>
                <w:sz w:val="18"/>
                <w:szCs w:val="18"/>
                <w:lang w:eastAsia="zh-CN"/>
              </w:rPr>
            </w:pPr>
          </w:p>
        </w:tc>
      </w:tr>
      <w:tr w:rsidR="007A1370" w14:paraId="332303C1"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9D89F66"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667CDFE"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67565D1E"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773F2B8D" w14:textId="77777777" w:rsidR="007A1370" w:rsidRDefault="007A1370">
            <w:pPr>
              <w:pStyle w:val="TAC"/>
              <w:rPr>
                <w:rFonts w:cs="Arial"/>
                <w:lang w:eastAsia="sv-SE"/>
              </w:rPr>
            </w:pPr>
            <w:r>
              <w:rPr>
                <w:rFonts w:cs="Arial"/>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D76B064"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hideMark/>
          </w:tcPr>
          <w:p w14:paraId="5D59C30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9B76B9"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26843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AB89E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1D70F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72731BBE"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44FC4441"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1CD351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1F3E7F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5162DC5"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2EE6A5F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17A1F4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50E5D6E" w14:textId="77777777" w:rsidR="007A1370" w:rsidRDefault="007A1370">
            <w:pPr>
              <w:spacing w:after="0"/>
              <w:rPr>
                <w:rFonts w:ascii="Arial" w:hAnsi="Arial" w:cs="Arial"/>
                <w:sz w:val="18"/>
                <w:szCs w:val="18"/>
                <w:lang w:eastAsia="zh-CN"/>
              </w:rPr>
            </w:pPr>
          </w:p>
        </w:tc>
      </w:tr>
      <w:tr w:rsidR="007A1370" w14:paraId="7DA8330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153BED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4CCC24D"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1E46E468"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0B53ADB" w14:textId="77777777" w:rsidR="007A1370" w:rsidRDefault="007A1370">
            <w:pPr>
              <w:pStyle w:val="TAC"/>
              <w:rPr>
                <w:rFonts w:cs="Arial"/>
                <w:lang w:eastAsia="sv-SE"/>
              </w:rPr>
            </w:pPr>
            <w:r>
              <w:rPr>
                <w:rFonts w:cs="Arial"/>
                <w:lang w:eastAsia="sv-SE"/>
              </w:rPr>
              <w:t>60</w:t>
            </w:r>
          </w:p>
        </w:tc>
        <w:tc>
          <w:tcPr>
            <w:tcW w:w="442" w:type="dxa"/>
            <w:tcBorders>
              <w:top w:val="single" w:sz="4" w:space="0" w:color="auto"/>
              <w:left w:val="single" w:sz="4" w:space="0" w:color="auto"/>
              <w:bottom w:val="single" w:sz="4" w:space="0" w:color="auto"/>
              <w:right w:val="single" w:sz="4" w:space="0" w:color="auto"/>
            </w:tcBorders>
          </w:tcPr>
          <w:p w14:paraId="639FAB90"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F85A281"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44B81DFB"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66630E6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012C9F06"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tcPr>
          <w:p w14:paraId="27DD6A9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44F12A6"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188B4FF3"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3386CCDC"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556DD4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7E6F18"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A78CCD4"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756A41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1E15C8C" w14:textId="77777777" w:rsidR="007A1370" w:rsidRDefault="007A1370">
            <w:pPr>
              <w:spacing w:after="0"/>
              <w:rPr>
                <w:rFonts w:ascii="Arial" w:hAnsi="Arial" w:cs="Arial"/>
                <w:sz w:val="18"/>
                <w:szCs w:val="18"/>
                <w:lang w:eastAsia="zh-CN"/>
              </w:rPr>
            </w:pPr>
          </w:p>
        </w:tc>
      </w:tr>
      <w:tr w:rsidR="007A1370" w14:paraId="62D9E593"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8BBBC3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5313852"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1C4A523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n41</w:t>
            </w:r>
          </w:p>
        </w:tc>
        <w:tc>
          <w:tcPr>
            <w:tcW w:w="450" w:type="dxa"/>
            <w:tcBorders>
              <w:top w:val="single" w:sz="4" w:space="0" w:color="auto"/>
              <w:left w:val="single" w:sz="4" w:space="0" w:color="auto"/>
              <w:bottom w:val="single" w:sz="4" w:space="0" w:color="auto"/>
              <w:right w:val="single" w:sz="4" w:space="0" w:color="auto"/>
            </w:tcBorders>
            <w:hideMark/>
          </w:tcPr>
          <w:p w14:paraId="6A4008AD"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3599BDC0"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6112D9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C0FC91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4A21DC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5DD58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CD6762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A7EF67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C29764"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B368E7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704AC2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94DE356"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C171B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D8705B8"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FF34639" w14:textId="77777777" w:rsidR="007A1370" w:rsidRDefault="007A1370">
            <w:pPr>
              <w:spacing w:after="0"/>
              <w:rPr>
                <w:rFonts w:ascii="Arial" w:hAnsi="Arial" w:cs="Arial"/>
                <w:sz w:val="18"/>
                <w:szCs w:val="18"/>
                <w:lang w:eastAsia="zh-CN"/>
              </w:rPr>
            </w:pPr>
          </w:p>
        </w:tc>
      </w:tr>
      <w:tr w:rsidR="007A1370" w14:paraId="67457A77"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5C4935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FA028E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3E4DB5BA"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464186FF"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5AE4CA17"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629AB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B649B7"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736D36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D594C7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5D8667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9DF1A1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1EF9267F"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5746A1D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4BBA93E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4FCA1CD4"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0C52A"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9588F0F"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5751222" w14:textId="77777777" w:rsidR="007A1370" w:rsidRDefault="007A1370">
            <w:pPr>
              <w:spacing w:after="0"/>
              <w:rPr>
                <w:rFonts w:ascii="Arial" w:hAnsi="Arial" w:cs="Arial"/>
                <w:sz w:val="18"/>
                <w:szCs w:val="18"/>
                <w:lang w:eastAsia="zh-CN"/>
              </w:rPr>
            </w:pPr>
          </w:p>
        </w:tc>
      </w:tr>
      <w:tr w:rsidR="007A1370" w14:paraId="134D53F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F78187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D4EB8DC"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0016BC0C"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338D009"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35919B2D"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2DFACD6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A7D28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64519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3F6F35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53E317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A12AF83"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9E4061D"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4BCB51F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52152D6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117AAD3F"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A54F68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883163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7F87FD7" w14:textId="77777777" w:rsidR="007A1370" w:rsidRDefault="007A1370">
            <w:pPr>
              <w:spacing w:after="0"/>
              <w:rPr>
                <w:rFonts w:ascii="Arial" w:hAnsi="Arial" w:cs="Arial"/>
                <w:sz w:val="18"/>
                <w:szCs w:val="18"/>
                <w:lang w:eastAsia="zh-CN"/>
              </w:rPr>
            </w:pPr>
          </w:p>
        </w:tc>
      </w:tr>
      <w:tr w:rsidR="007A1370" w14:paraId="2466EE4B"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89B041F"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DF9E77E"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732722A" w14:textId="77777777" w:rsidR="007A1370" w:rsidRDefault="007A1370">
            <w:pPr>
              <w:jc w:val="center"/>
              <w:rPr>
                <w:rFonts w:ascii="Arial" w:hAnsi="Arial" w:cs="Arial"/>
                <w:sz w:val="18"/>
                <w:szCs w:val="18"/>
                <w:lang w:eastAsia="zh-CN"/>
              </w:rPr>
            </w:pPr>
            <w:r>
              <w:rPr>
                <w:rFonts w:ascii="Arial" w:hAnsi="Arial" w:cs="Arial"/>
                <w:sz w:val="18"/>
                <w:szCs w:val="18"/>
                <w:lang w:eastAsia="sv-SE"/>
              </w:rPr>
              <w:t>n77</w:t>
            </w:r>
          </w:p>
        </w:tc>
        <w:tc>
          <w:tcPr>
            <w:tcW w:w="450" w:type="dxa"/>
            <w:tcBorders>
              <w:top w:val="single" w:sz="4" w:space="0" w:color="auto"/>
              <w:left w:val="single" w:sz="4" w:space="0" w:color="auto"/>
              <w:bottom w:val="single" w:sz="4" w:space="0" w:color="auto"/>
              <w:right w:val="single" w:sz="4" w:space="0" w:color="auto"/>
            </w:tcBorders>
            <w:hideMark/>
          </w:tcPr>
          <w:p w14:paraId="7552813B"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7934BB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7710D6C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C0D798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BFBD7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8E0B6C"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59069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55E152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555EA521"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AF1B7A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61F8B9D"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33BC8D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795ED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DCEB752"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E5B6CBA" w14:textId="77777777" w:rsidR="007A1370" w:rsidRDefault="007A1370">
            <w:pPr>
              <w:spacing w:after="0"/>
              <w:rPr>
                <w:rFonts w:ascii="Arial" w:hAnsi="Arial" w:cs="Arial"/>
                <w:sz w:val="18"/>
                <w:szCs w:val="18"/>
                <w:lang w:eastAsia="zh-CN"/>
              </w:rPr>
            </w:pPr>
          </w:p>
        </w:tc>
      </w:tr>
      <w:tr w:rsidR="007A1370" w14:paraId="274FD51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BD07B1B"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80F75B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74234B63"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90FFC5F"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5516F1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02000D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6CC8A5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36CA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2CC9FC8"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F1A965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059962"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3DA3D63"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2671D15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7777B57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46787F8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2136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0B6FEFD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0513AF6" w14:textId="77777777" w:rsidR="007A1370" w:rsidRDefault="007A1370">
            <w:pPr>
              <w:spacing w:after="0"/>
              <w:rPr>
                <w:rFonts w:ascii="Arial" w:hAnsi="Arial" w:cs="Arial"/>
                <w:sz w:val="18"/>
                <w:szCs w:val="18"/>
                <w:lang w:eastAsia="zh-CN"/>
              </w:rPr>
            </w:pPr>
          </w:p>
        </w:tc>
      </w:tr>
      <w:tr w:rsidR="007A1370" w14:paraId="3E9C5F6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CAFD35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04C6D1A"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F0261E0"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971A9A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0885B533"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851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8CF708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91CC09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160B25"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BB668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D8A854"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5BE6F10"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35B79CC5"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6005F0E1"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EF6D4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3E38DC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665CCDB"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A70A5FB" w14:textId="77777777" w:rsidR="007A1370" w:rsidRDefault="007A1370">
            <w:pPr>
              <w:spacing w:after="0"/>
              <w:rPr>
                <w:rFonts w:ascii="Arial" w:hAnsi="Arial" w:cs="Arial"/>
                <w:sz w:val="18"/>
                <w:szCs w:val="18"/>
                <w:lang w:eastAsia="zh-CN"/>
              </w:rPr>
            </w:pPr>
          </w:p>
        </w:tc>
      </w:tr>
    </w:tbl>
    <w:p w14:paraId="1004EEBA" w14:textId="77777777" w:rsidR="007A1370" w:rsidRDefault="007A1370" w:rsidP="007A1370">
      <w:pPr>
        <w:spacing w:after="0"/>
        <w:rPr>
          <w:lang w:eastAsia="zh-CN"/>
        </w:rPr>
        <w:sectPr w:rsidR="007A1370">
          <w:pgSz w:w="11906" w:h="16838"/>
          <w:pgMar w:top="567" w:right="1134" w:bottom="709" w:left="1134" w:header="720" w:footer="720" w:gutter="0"/>
          <w:cols w:space="720"/>
        </w:sectPr>
      </w:pPr>
    </w:p>
    <w:p w14:paraId="29C4AD80" w14:textId="77777777" w:rsidR="005229A5" w:rsidRPr="00621714" w:rsidRDefault="007A1370" w:rsidP="005229A5">
      <w:pPr>
        <w:pStyle w:val="Heading3"/>
      </w:pPr>
      <w:bookmarkStart w:id="86" w:name="_Toc9848481"/>
      <w:bookmarkStart w:id="87" w:name="_Toc56085222"/>
      <w:r>
        <w:rPr>
          <w:rFonts w:eastAsia="SimSun"/>
          <w:szCs w:val="22"/>
        </w:rPr>
        <w:t>5.3.</w:t>
      </w:r>
      <w:r>
        <w:rPr>
          <w:rFonts w:eastAsia="SimSun"/>
          <w:szCs w:val="22"/>
          <w:lang w:eastAsia="zh-CN"/>
        </w:rPr>
        <w:t>3</w:t>
      </w:r>
      <w:r>
        <w:rPr>
          <w:rFonts w:eastAsia="SimSun"/>
          <w:szCs w:val="22"/>
        </w:rPr>
        <w:tab/>
        <w:t>∆T</w:t>
      </w:r>
      <w:r>
        <w:rPr>
          <w:rFonts w:eastAsia="SimSun"/>
          <w:szCs w:val="22"/>
          <w:vertAlign w:val="subscript"/>
        </w:rPr>
        <w:t>IB</w:t>
      </w:r>
      <w:r>
        <w:rPr>
          <w:rFonts w:eastAsia="SimSun"/>
          <w:szCs w:val="22"/>
        </w:rPr>
        <w:t xml:space="preserve"> and ∆R</w:t>
      </w:r>
      <w:r>
        <w:rPr>
          <w:rFonts w:eastAsia="SimSun"/>
          <w:szCs w:val="22"/>
          <w:vertAlign w:val="subscript"/>
        </w:rPr>
        <w:t>IB</w:t>
      </w:r>
      <w:r>
        <w:rPr>
          <w:rFonts w:eastAsia="SimSun"/>
          <w:szCs w:val="22"/>
        </w:rPr>
        <w:t xml:space="preserve"> values</w:t>
      </w:r>
      <w:bookmarkEnd w:id="86"/>
      <w:bookmarkEnd w:id="87"/>
    </w:p>
    <w:p w14:paraId="4A29EC66" w14:textId="77777777" w:rsidR="007A1370" w:rsidRDefault="007A1370" w:rsidP="007A1370">
      <w:pPr>
        <w:rPr>
          <w:rFonts w:eastAsia="SimSun"/>
          <w:color w:val="000000"/>
          <w:lang w:eastAsia="zh-CN"/>
        </w:rPr>
      </w:pPr>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n3, n28,</w:t>
      </w:r>
      <w:r>
        <w:rPr>
          <w:color w:val="000000"/>
        </w:rPr>
        <w:t xml:space="preserve"> </w:t>
      </w:r>
      <w:r>
        <w:rPr>
          <w:color w:val="000000"/>
          <w:lang w:eastAsia="zh-CN"/>
        </w:rPr>
        <w:t xml:space="preserve">n41and n77,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are given as below</w:t>
      </w:r>
      <w:r>
        <w:t>.</w:t>
      </w:r>
    </w:p>
    <w:p w14:paraId="455EE629" w14:textId="7C8958C8" w:rsidR="007A1370" w:rsidRDefault="007A1370" w:rsidP="007A1370">
      <w:pPr>
        <w:pStyle w:val="TH"/>
      </w:pPr>
      <w:r>
        <w:rPr>
          <w:color w:val="000000"/>
        </w:rPr>
        <w:t xml:space="preserve">Table </w:t>
      </w:r>
      <w:r>
        <w:rPr>
          <w:color w:val="000000"/>
          <w:lang w:eastAsia="zh-CN"/>
        </w:rPr>
        <w:t>5.3</w:t>
      </w:r>
      <w:r>
        <w:rPr>
          <w:color w:val="000000"/>
        </w:rPr>
        <w:t>.</w:t>
      </w:r>
      <w:r>
        <w:rPr>
          <w:color w:val="000000"/>
          <w:lang w:eastAsia="zh-CN"/>
        </w:rPr>
        <w:t>3</w:t>
      </w:r>
      <w:r>
        <w:rPr>
          <w:color w:val="000000"/>
        </w:rPr>
        <w:t>-1: ΔT</w:t>
      </w:r>
      <w:r>
        <w:rPr>
          <w:color w:val="000000"/>
          <w:vertAlign w:val="subscript"/>
        </w:rPr>
        <w:t>IB,c</w:t>
      </w:r>
      <w:r>
        <w:rPr>
          <w:color w:val="000000"/>
          <w:vertAlign w:val="subscript"/>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38880573"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B09C5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69BF1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D3E1BF"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4D073944"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45D4EF"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306C29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641F07" w14:textId="77777777" w:rsidR="007A1370" w:rsidRDefault="007A1370">
            <w:pPr>
              <w:keepNext/>
              <w:keepLines/>
              <w:jc w:val="center"/>
              <w:rPr>
                <w:rFonts w:ascii="Arial" w:eastAsiaTheme="minorEastAsia" w:hAnsi="Arial"/>
                <w:color w:val="000000"/>
                <w:sz w:val="18"/>
                <w:lang w:eastAsia="zh-CN"/>
              </w:rPr>
            </w:pPr>
            <w:r>
              <w:rPr>
                <w:rFonts w:ascii="Arial" w:eastAsiaTheme="minorEastAsia" w:hAnsi="Arial"/>
                <w:color w:val="000000"/>
                <w:sz w:val="18"/>
                <w:lang w:eastAsia="zh-CN"/>
              </w:rPr>
              <w:t>1</w:t>
            </w:r>
          </w:p>
        </w:tc>
      </w:tr>
      <w:tr w:rsidR="007A1370" w14:paraId="6F45DFEE"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2CCADC"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6F15A4" w14:textId="77777777" w:rsidR="007A1370" w:rsidRDefault="007A1370">
            <w:pPr>
              <w:keepNext/>
              <w:keepLines/>
              <w:jc w:val="center"/>
              <w:rPr>
                <w:rFonts w:ascii="Arial" w:eastAsia="SimSun"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9E058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5039BFB"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ACA4E5"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3ED3B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CC3E2"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0.3</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0.8</w:t>
            </w:r>
            <w:r>
              <w:rPr>
                <w:rFonts w:ascii="Arial" w:hAnsi="Arial"/>
                <w:color w:val="000000"/>
                <w:sz w:val="18"/>
                <w:vertAlign w:val="superscript"/>
                <w:lang w:eastAsia="zh-CN"/>
              </w:rPr>
              <w:t>2</w:t>
            </w:r>
          </w:p>
        </w:tc>
      </w:tr>
      <w:tr w:rsidR="007A1370" w14:paraId="49FDAADC"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83AECB"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D58DF1"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B33B7A"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0.8</w:t>
            </w:r>
          </w:p>
        </w:tc>
      </w:tr>
      <w:tr w:rsidR="007A1370" w14:paraId="3A2062BB" w14:textId="77777777" w:rsidTr="007A1370">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390975C"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D0B6B4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07788038" w14:textId="77777777" w:rsidR="007A1370" w:rsidRDefault="007A1370" w:rsidP="007A1370">
      <w:pPr>
        <w:rPr>
          <w:color w:val="000000"/>
        </w:rPr>
      </w:pPr>
    </w:p>
    <w:p w14:paraId="34DBA77B" w14:textId="2E00D559" w:rsidR="007A1370" w:rsidRDefault="007A1370" w:rsidP="007A1370">
      <w:pPr>
        <w:pStyle w:val="TH"/>
        <w:rPr>
          <w:color w:val="000000"/>
          <w:lang w:eastAsia="zh-CN"/>
        </w:rPr>
      </w:pPr>
      <w:r>
        <w:rPr>
          <w:color w:val="000000"/>
        </w:rPr>
        <w:t xml:space="preserve">Table </w:t>
      </w:r>
      <w:r>
        <w:rPr>
          <w:color w:val="000000"/>
          <w:lang w:eastAsia="zh-CN"/>
        </w:rPr>
        <w:t>5.3</w:t>
      </w:r>
      <w:r>
        <w:rPr>
          <w:color w:val="000000"/>
        </w:rPr>
        <w:t>.</w:t>
      </w:r>
      <w:r>
        <w:rPr>
          <w:color w:val="000000"/>
          <w:lang w:eastAsia="zh-CN"/>
        </w:rPr>
        <w:t>3</w:t>
      </w:r>
      <w:r>
        <w:rPr>
          <w:color w:val="000000"/>
        </w:rPr>
        <w:t>-2: ΔR</w:t>
      </w:r>
      <w:r>
        <w:rPr>
          <w:color w:val="000000"/>
          <w:vertAlign w:val="subscript"/>
        </w:rPr>
        <w:t>IB,c</w:t>
      </w:r>
      <w:r>
        <w:rPr>
          <w:color w:val="000000"/>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1E40934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B4E9EE"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7F3DE7"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76BD15"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0E180B52"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5E59DE"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4AA5C08"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99C9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480C67A"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76F57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B2FA25"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332E37"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.2</w:t>
            </w:r>
          </w:p>
        </w:tc>
      </w:tr>
      <w:tr w:rsidR="007A1370" w14:paraId="19F962FC"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4B0FA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A3A779"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C9CD5"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0.5</w:t>
            </w:r>
            <w:r>
              <w:rPr>
                <w:rFonts w:ascii="Arial" w:hAnsi="Arial"/>
                <w:color w:val="000000"/>
                <w:sz w:val="18"/>
                <w:vertAlign w:val="superscript"/>
                <w:lang w:eastAsia="zh-CN"/>
              </w:rPr>
              <w:t>2</w:t>
            </w:r>
          </w:p>
        </w:tc>
      </w:tr>
      <w:tr w:rsidR="007A1370" w14:paraId="49276D4F"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F571B97"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CA329E"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04AB2B"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0.5</w:t>
            </w:r>
          </w:p>
        </w:tc>
      </w:tr>
      <w:tr w:rsidR="007A1370" w14:paraId="53B4679C" w14:textId="77777777" w:rsidTr="007A1370">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08993DA1"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9DDF95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4AF7AB35" w14:textId="77777777" w:rsidR="007A1370" w:rsidRDefault="007A1370" w:rsidP="007A1370">
      <w:pPr>
        <w:pStyle w:val="BodyText"/>
        <w:rPr>
          <w:rFonts w:eastAsia="DengXian"/>
          <w:lang w:eastAsia="zh-CN"/>
        </w:rPr>
      </w:pPr>
    </w:p>
    <w:p w14:paraId="6EC1365A" w14:textId="77777777" w:rsidR="005229A5" w:rsidRPr="00621714" w:rsidRDefault="007A1370" w:rsidP="005229A5">
      <w:pPr>
        <w:pStyle w:val="Heading3"/>
      </w:pPr>
      <w:bookmarkStart w:id="88" w:name="_Toc9848482"/>
      <w:bookmarkStart w:id="89" w:name="_Toc56085223"/>
      <w:r>
        <w:rPr>
          <w:rFonts w:eastAsia="SimSun"/>
          <w:szCs w:val="22"/>
        </w:rPr>
        <w:t>5.3.</w:t>
      </w:r>
      <w:r>
        <w:rPr>
          <w:rFonts w:eastAsia="SimSun"/>
          <w:szCs w:val="22"/>
          <w:lang w:eastAsia="zh-CN"/>
        </w:rPr>
        <w:t>4</w:t>
      </w:r>
      <w:r>
        <w:rPr>
          <w:rFonts w:eastAsia="SimSun"/>
          <w:szCs w:val="22"/>
        </w:rPr>
        <w:tab/>
        <w:t>REFSENS requirements</w:t>
      </w:r>
      <w:bookmarkEnd w:id="88"/>
      <w:bookmarkEnd w:id="89"/>
    </w:p>
    <w:p w14:paraId="501BA76B" w14:textId="77777777" w:rsidR="007A1370" w:rsidRDefault="007A1370" w:rsidP="007A1370">
      <w:pPr>
        <w:rPr>
          <w:rFonts w:eastAsia="SimSun"/>
          <w:lang w:eastAsia="zh-CN"/>
        </w:rPr>
      </w:pPr>
      <w:r>
        <w:rPr>
          <w:lang w:eastAsia="zh-CN"/>
        </w:rPr>
        <w:t xml:space="preserve">There are no additional MSD requirements for this band combination </w:t>
      </w:r>
    </w:p>
    <w:p w14:paraId="74C6D667" w14:textId="08209DF1" w:rsidR="007A1370" w:rsidRDefault="007A1370" w:rsidP="007A1370">
      <w:pPr>
        <w:pStyle w:val="Heading2"/>
        <w:rPr>
          <w:lang w:eastAsia="zh-CN"/>
        </w:rPr>
      </w:pPr>
      <w:bookmarkStart w:id="90" w:name="_Toc42645839"/>
      <w:bookmarkStart w:id="91" w:name="_Toc25838724"/>
      <w:bookmarkStart w:id="92" w:name="_Toc56085224"/>
      <w:bookmarkStart w:id="93" w:name="_Toc22736224"/>
      <w:bookmarkStart w:id="94" w:name="_Toc22820272"/>
      <w:bookmarkStart w:id="95" w:name="_Toc22736223"/>
      <w:bookmarkStart w:id="96" w:name="_Toc22820271"/>
      <w:r>
        <w:t>5.4</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90"/>
      <w:bookmarkEnd w:id="91"/>
      <w:bookmarkEnd w:id="92"/>
    </w:p>
    <w:p w14:paraId="0B1C2814" w14:textId="563F6E97" w:rsidR="007A1370" w:rsidRDefault="007A1370" w:rsidP="007A1370">
      <w:pPr>
        <w:pStyle w:val="Heading3"/>
      </w:pPr>
      <w:bookmarkStart w:id="97" w:name="_Toc42645840"/>
      <w:bookmarkStart w:id="98" w:name="_Toc25838725"/>
      <w:bookmarkStart w:id="99" w:name="_Toc56085225"/>
      <w:r>
        <w:t>5.4.1</w:t>
      </w:r>
      <w:r>
        <w:rPr>
          <w:rFonts w:ascii="Calibri" w:hAnsi="Calibri"/>
          <w:sz w:val="22"/>
          <w:szCs w:val="22"/>
          <w:lang w:eastAsia="sv-SE"/>
        </w:rPr>
        <w:tab/>
      </w:r>
      <w:r>
        <w:t>Operating bands for CA</w:t>
      </w:r>
      <w:bookmarkEnd w:id="97"/>
      <w:bookmarkEnd w:id="98"/>
      <w:bookmarkEnd w:id="99"/>
    </w:p>
    <w:p w14:paraId="523A4814" w14:textId="59806A74" w:rsidR="007A1370" w:rsidRDefault="007A1370" w:rsidP="007A1370">
      <w:pPr>
        <w:pStyle w:val="TH"/>
      </w:pPr>
      <w:r>
        <w:t xml:space="preserve">Table </w:t>
      </w:r>
      <w:r>
        <w:rPr>
          <w:lang w:eastAsia="zh-CN"/>
        </w:rPr>
        <w:t>5.4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0460C04C"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0EC05AD"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9A2929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CDE956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216757F"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A66440"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7A1370" w14:paraId="2D2BED9C"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DDD4F"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CDEF"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EC0013"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0CB9FDC"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09549" w14:textId="77777777" w:rsidR="007A1370" w:rsidRDefault="007A1370" w:rsidP="007A1370">
            <w:pPr>
              <w:spacing w:after="0"/>
              <w:rPr>
                <w:rFonts w:ascii="Arial" w:hAnsi="Arial"/>
                <w:b/>
                <w:color w:val="000000"/>
                <w:sz w:val="18"/>
                <w:lang w:eastAsia="zh-CN"/>
              </w:rPr>
            </w:pPr>
          </w:p>
        </w:tc>
      </w:tr>
      <w:tr w:rsidR="007A1370" w14:paraId="479248DD"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73638"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7ACD5"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AE1A7B"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D3AB5E1"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405F" w14:textId="77777777" w:rsidR="007A1370" w:rsidRDefault="007A1370" w:rsidP="007A1370">
            <w:pPr>
              <w:spacing w:after="0"/>
              <w:rPr>
                <w:rFonts w:ascii="Arial" w:hAnsi="Arial"/>
                <w:b/>
                <w:color w:val="000000"/>
                <w:sz w:val="18"/>
                <w:lang w:eastAsia="zh-CN"/>
              </w:rPr>
            </w:pPr>
          </w:p>
        </w:tc>
      </w:tr>
      <w:tr w:rsidR="007A1370" w14:paraId="2AF58EA6" w14:textId="77777777" w:rsidTr="007A1370">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520223A5" w14:textId="77777777" w:rsidR="007A1370" w:rsidRDefault="007A1370" w:rsidP="007A1370">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371E5738" w14:textId="77777777" w:rsidR="007A1370" w:rsidRDefault="007A1370" w:rsidP="007A1370">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2204D6DD"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2EB395C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A84F32B"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9717B3C"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319172A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3E76F6B" w14:textId="77777777" w:rsidR="007A1370" w:rsidRDefault="007A1370" w:rsidP="007A1370">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50AA290C" w14:textId="77777777" w:rsidR="007A1370" w:rsidRDefault="007A1370" w:rsidP="007A1370">
            <w:pPr>
              <w:pStyle w:val="TAL"/>
              <w:rPr>
                <w:lang w:eastAsia="zh-CN"/>
              </w:rPr>
            </w:pPr>
            <w:r>
              <w:t>FDD</w:t>
            </w:r>
          </w:p>
        </w:tc>
      </w:tr>
      <w:tr w:rsidR="007A1370" w14:paraId="6ACCB19D" w14:textId="77777777" w:rsidTr="007A1370">
        <w:trPr>
          <w:trHeight w:val="225"/>
          <w:jc w:val="center"/>
        </w:trPr>
        <w:tc>
          <w:tcPr>
            <w:tcW w:w="0" w:type="auto"/>
            <w:vMerge/>
            <w:tcBorders>
              <w:left w:val="single" w:sz="4" w:space="0" w:color="auto"/>
              <w:right w:val="single" w:sz="4" w:space="0" w:color="auto"/>
            </w:tcBorders>
            <w:vAlign w:val="center"/>
            <w:hideMark/>
          </w:tcPr>
          <w:p w14:paraId="296E2F40"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031785E4" w14:textId="77777777" w:rsidR="007A1370" w:rsidRDefault="007A1370" w:rsidP="007A1370">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14:paraId="387834ED"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76932B4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06F163EC" w14:textId="77777777" w:rsidR="007A1370" w:rsidRDefault="007A1370" w:rsidP="007A1370">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14:paraId="75930FB3"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25CE445C" w14:textId="77777777" w:rsidR="007A1370" w:rsidRDefault="007A1370" w:rsidP="007A1370">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75213A7C" w14:textId="77777777" w:rsidR="007A1370" w:rsidRDefault="007A1370" w:rsidP="007A1370">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14:paraId="16CDA8AD" w14:textId="77777777" w:rsidR="007A1370" w:rsidRDefault="007A1370" w:rsidP="007A1370">
            <w:pPr>
              <w:pStyle w:val="TAL"/>
              <w:rPr>
                <w:lang w:eastAsia="zh-CN"/>
              </w:rPr>
            </w:pPr>
            <w:r>
              <w:t>TDD</w:t>
            </w:r>
          </w:p>
        </w:tc>
      </w:tr>
      <w:tr w:rsidR="007A1370" w14:paraId="623C063C" w14:textId="77777777" w:rsidTr="00654CDB">
        <w:trPr>
          <w:trHeight w:val="225"/>
          <w:jc w:val="center"/>
        </w:trPr>
        <w:tc>
          <w:tcPr>
            <w:tcW w:w="0" w:type="auto"/>
            <w:vMerge/>
            <w:tcBorders>
              <w:left w:val="single" w:sz="4" w:space="0" w:color="auto"/>
              <w:right w:val="single" w:sz="4" w:space="0" w:color="auto"/>
            </w:tcBorders>
            <w:vAlign w:val="center"/>
            <w:hideMark/>
          </w:tcPr>
          <w:p w14:paraId="49C6B9CA"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67D247A2" w14:textId="77777777" w:rsidR="007A1370" w:rsidRDefault="007A1370" w:rsidP="007A1370">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912F61C"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377844F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BFBC6A7"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2500AA3E"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258FE17E" w14:textId="77777777" w:rsidR="007A1370" w:rsidRPr="007A1370" w:rsidRDefault="007A1370" w:rsidP="007A1370">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1BCA77DE"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41653200" w14:textId="77777777" w:rsidR="007A1370" w:rsidRPr="007A1370" w:rsidRDefault="007A1370" w:rsidP="007A1370">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7A1370" w14:paraId="7DF91337" w14:textId="77777777" w:rsidTr="007A1370">
        <w:trPr>
          <w:trHeight w:val="225"/>
          <w:jc w:val="center"/>
        </w:trPr>
        <w:tc>
          <w:tcPr>
            <w:tcW w:w="0" w:type="auto"/>
            <w:vMerge/>
            <w:tcBorders>
              <w:left w:val="single" w:sz="4" w:space="0" w:color="auto"/>
              <w:bottom w:val="single" w:sz="4" w:space="0" w:color="auto"/>
              <w:right w:val="single" w:sz="4" w:space="0" w:color="auto"/>
            </w:tcBorders>
            <w:vAlign w:val="center"/>
          </w:tcPr>
          <w:p w14:paraId="33C81CA4"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EFF8830" w14:textId="77777777" w:rsidR="007A1370" w:rsidRDefault="007A1370" w:rsidP="007A1370">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4C184D4A"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5B59DE08" w14:textId="77777777" w:rsidR="007A1370" w:rsidRDefault="007A1370" w:rsidP="007A1370">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21A7C40E" w14:textId="77777777" w:rsidR="007A1370" w:rsidRDefault="007A1370" w:rsidP="007A1370">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3C191D2F"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2A817495" w14:textId="77777777" w:rsidR="007A1370" w:rsidRDefault="007A1370" w:rsidP="007A1370">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4362502B" w14:textId="77777777" w:rsidR="007A1370" w:rsidRDefault="007A1370" w:rsidP="007A1370">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2DAA6BDF" w14:textId="77777777" w:rsidR="007A1370" w:rsidRDefault="007A1370" w:rsidP="007A1370">
            <w:pPr>
              <w:pStyle w:val="TAL"/>
            </w:pPr>
            <w:r>
              <w:t>TDD</w:t>
            </w:r>
          </w:p>
        </w:tc>
      </w:tr>
    </w:tbl>
    <w:p w14:paraId="57631094" w14:textId="77777777" w:rsidR="007A1370" w:rsidRDefault="007A1370" w:rsidP="007A1370">
      <w:pPr>
        <w:spacing w:after="0"/>
        <w:rPr>
          <w:lang w:eastAsia="zh-CN"/>
        </w:rPr>
        <w:sectPr w:rsidR="007A1370">
          <w:footnotePr>
            <w:numRestart w:val="eachSect"/>
          </w:footnotePr>
          <w:pgSz w:w="12240" w:h="15840"/>
          <w:pgMar w:top="1418" w:right="1134" w:bottom="1134" w:left="1134" w:header="680" w:footer="567" w:gutter="0"/>
          <w:cols w:space="720"/>
        </w:sectPr>
      </w:pPr>
    </w:p>
    <w:p w14:paraId="0E7FD150" w14:textId="77777777" w:rsidR="007A1370" w:rsidRDefault="007A1370" w:rsidP="007A1370">
      <w:pPr>
        <w:rPr>
          <w:lang w:eastAsia="zh-CN"/>
        </w:rPr>
      </w:pPr>
    </w:p>
    <w:p w14:paraId="588DB1D8" w14:textId="2E62DB40" w:rsidR="007A1370" w:rsidRDefault="007A1370" w:rsidP="007A1370">
      <w:pPr>
        <w:pStyle w:val="Heading3"/>
        <w:keepNext w:val="0"/>
      </w:pPr>
      <w:bookmarkStart w:id="100" w:name="_Toc42645841"/>
      <w:bookmarkStart w:id="101" w:name="_Toc25838726"/>
      <w:bookmarkStart w:id="102" w:name="_Toc56085226"/>
      <w:r>
        <w:t>5.4.2</w:t>
      </w:r>
      <w:r>
        <w:rPr>
          <w:rFonts w:ascii="Calibri" w:hAnsi="Calibri"/>
          <w:sz w:val="22"/>
          <w:szCs w:val="22"/>
          <w:lang w:eastAsia="sv-SE"/>
        </w:rPr>
        <w:tab/>
      </w:r>
      <w:r>
        <w:t>Channel bandwidths per operating band for CA</w:t>
      </w:r>
      <w:bookmarkEnd w:id="100"/>
      <w:bookmarkEnd w:id="101"/>
      <w:bookmarkEnd w:id="102"/>
    </w:p>
    <w:p w14:paraId="4EEC85C2" w14:textId="279071F7" w:rsidR="007A1370" w:rsidRDefault="007A1370" w:rsidP="007A1370">
      <w:pPr>
        <w:pStyle w:val="TH"/>
        <w:keepNext w:val="0"/>
        <w:rPr>
          <w:lang w:eastAsia="zh-CN"/>
        </w:rPr>
      </w:pPr>
      <w:r>
        <w:t xml:space="preserve">Table 5.4.2-1: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7A1370" w14:paraId="1F5AC907" w14:textId="77777777" w:rsidTr="007A1370">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62D43898" w14:textId="77777777" w:rsidR="007A1370" w:rsidRDefault="007A1370" w:rsidP="007A1370">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28C0640" w14:textId="77777777" w:rsidR="007A1370" w:rsidRDefault="007A1370" w:rsidP="007A1370">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0D86F5C" w14:textId="77777777" w:rsidR="007A1370" w:rsidRDefault="007A1370" w:rsidP="007A1370">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1A34F96A" w14:textId="77777777" w:rsidR="007A1370" w:rsidRDefault="007A1370" w:rsidP="007A1370">
            <w:pPr>
              <w:keepLines/>
              <w:jc w:val="center"/>
              <w:rPr>
                <w:rFonts w:ascii="Arial" w:hAnsi="Arial"/>
                <w:b/>
                <w:sz w:val="18"/>
              </w:rPr>
            </w:pPr>
            <w:r>
              <w:rPr>
                <w:rFonts w:ascii="Arial" w:hAnsi="Arial"/>
                <w:b/>
                <w:sz w:val="18"/>
              </w:rPr>
              <w:t>SCS</w:t>
            </w:r>
          </w:p>
          <w:p w14:paraId="7D510B94" w14:textId="77777777" w:rsidR="007A1370" w:rsidRDefault="007A1370" w:rsidP="007A1370">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363630" w14:textId="77777777" w:rsidR="007A1370" w:rsidRDefault="007A1370" w:rsidP="007A1370">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C98803" w14:textId="77777777" w:rsidR="007A1370" w:rsidRDefault="007A1370" w:rsidP="007A1370">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7393E3" w14:textId="77777777" w:rsidR="007A1370" w:rsidRDefault="007A1370" w:rsidP="007A1370">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FD392B" w14:textId="77777777" w:rsidR="007A1370" w:rsidRDefault="007A1370" w:rsidP="007A1370">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86E7F6" w14:textId="77777777" w:rsidR="007A1370" w:rsidRDefault="007A1370" w:rsidP="007A1370">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7D8AD5" w14:textId="77777777" w:rsidR="007A1370" w:rsidRDefault="007A1370" w:rsidP="007A1370">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743C546" w14:textId="77777777" w:rsidR="007A1370" w:rsidRDefault="007A1370" w:rsidP="007A1370">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F3FB9A" w14:textId="77777777" w:rsidR="007A1370" w:rsidRDefault="007A1370" w:rsidP="007A1370">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080F60" w14:textId="77777777" w:rsidR="007A1370" w:rsidRDefault="007A1370" w:rsidP="007A1370">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444293D7" w14:textId="77777777" w:rsidR="007A1370" w:rsidRDefault="007A1370" w:rsidP="007A1370">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92E8143" w14:textId="77777777" w:rsidR="007A1370" w:rsidRDefault="007A1370" w:rsidP="007A1370">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21BF3C" w14:textId="77777777" w:rsidR="007A1370" w:rsidRDefault="007A1370" w:rsidP="007A1370">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B216BE" w14:textId="77777777" w:rsidR="007A1370" w:rsidRDefault="007A1370" w:rsidP="007A1370">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1F6ED6" w14:textId="77777777" w:rsidR="007A1370" w:rsidRDefault="007A1370" w:rsidP="007A1370">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EBCC3A" w14:textId="77777777" w:rsidR="007A1370" w:rsidRDefault="007A1370" w:rsidP="007A1370">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906A7A9" w14:textId="77777777" w:rsidR="007A1370" w:rsidRDefault="007A1370" w:rsidP="007A1370">
            <w:pPr>
              <w:keepLines/>
              <w:jc w:val="center"/>
              <w:rPr>
                <w:rFonts w:ascii="Arial" w:hAnsi="Arial"/>
                <w:sz w:val="18"/>
              </w:rPr>
            </w:pPr>
            <w:r>
              <w:rPr>
                <w:rFonts w:ascii="Arial" w:hAnsi="Arial"/>
                <w:b/>
                <w:sz w:val="18"/>
              </w:rPr>
              <w:t>Bandwidth combination set</w:t>
            </w:r>
          </w:p>
        </w:tc>
      </w:tr>
      <w:tr w:rsidR="007A1370" w14:paraId="564F0FD8"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8DEC1B8"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4BAA82E" w14:textId="77777777" w:rsidR="007A1370" w:rsidRDefault="007A1370" w:rsidP="007A1370">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7D2BBC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A79F384"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437FFA5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B3272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F1FDA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DAF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84FE5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2EB51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E7381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5F64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0D0F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4E466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F015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736E1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531A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232EC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C5F86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D79A80"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3A89A5C6"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21FA82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3830CCF"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58F01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A3923A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D189DB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4669713"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BE6C7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543D1E"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B9759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1E156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B7F0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A4AB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52123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E91FE6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DAA7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49FC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7007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DC238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C833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53524F" w14:textId="77777777" w:rsidR="007A1370" w:rsidRDefault="007A1370" w:rsidP="007A1370">
            <w:pPr>
              <w:spacing w:after="0"/>
              <w:rPr>
                <w:rFonts w:ascii="Arial" w:hAnsi="Arial"/>
                <w:sz w:val="18"/>
                <w:lang w:eastAsia="zh-CN"/>
              </w:rPr>
            </w:pPr>
          </w:p>
        </w:tc>
      </w:tr>
      <w:tr w:rsidR="007A1370" w14:paraId="2FC52C7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A9672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6E8502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957354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31A44B59"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6EB6BA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8DA2B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E190"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20DE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43D3B4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17E82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315C4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E20A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269E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79F32D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6D50A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C9AA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86775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9D7A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6CCE67"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37264E" w14:textId="77777777" w:rsidR="007A1370" w:rsidRDefault="007A1370" w:rsidP="007A1370">
            <w:pPr>
              <w:spacing w:after="0"/>
              <w:rPr>
                <w:rFonts w:ascii="Arial" w:hAnsi="Arial"/>
                <w:sz w:val="18"/>
                <w:lang w:eastAsia="zh-CN"/>
              </w:rPr>
            </w:pPr>
          </w:p>
        </w:tc>
      </w:tr>
      <w:tr w:rsidR="007A1370" w14:paraId="15508649"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A48B36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17DA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8377644" w14:textId="77777777" w:rsidR="007A1370" w:rsidRDefault="007A1370" w:rsidP="007A1370">
            <w:pPr>
              <w:keepLines/>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2C0EE50"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E83443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CDC9A9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6237E1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A89C5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1824544"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A81A1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FED7A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A2F01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8E1697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A97BC2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A91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84B65E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907F4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6F50A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77228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73ECCE" w14:textId="77777777" w:rsidR="007A1370" w:rsidRDefault="007A1370" w:rsidP="007A1370">
            <w:pPr>
              <w:spacing w:after="0"/>
              <w:rPr>
                <w:rFonts w:ascii="Arial" w:hAnsi="Arial"/>
                <w:sz w:val="18"/>
                <w:lang w:eastAsia="zh-CN"/>
              </w:rPr>
            </w:pPr>
          </w:p>
        </w:tc>
      </w:tr>
      <w:tr w:rsidR="007A1370" w14:paraId="573B708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3C64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0DA160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98B4AA0"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ADEA7"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EFC702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568617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06EDF8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820FB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A1B8D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73E113C"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3281CE9"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EA08FC"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78C6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C832C7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4E4054"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06A19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721E3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FDB6D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5D0D6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D92A5F" w14:textId="77777777" w:rsidR="007A1370" w:rsidRDefault="007A1370" w:rsidP="007A1370">
            <w:pPr>
              <w:spacing w:after="0"/>
              <w:rPr>
                <w:rFonts w:ascii="Arial" w:hAnsi="Arial"/>
                <w:sz w:val="18"/>
                <w:lang w:eastAsia="zh-CN"/>
              </w:rPr>
            </w:pPr>
          </w:p>
        </w:tc>
      </w:tr>
      <w:tr w:rsidR="007A1370" w14:paraId="3B2993B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E59BC9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3A4F838"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AD376D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D83626F"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46422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09EA4D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25B13B"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0CECF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0EB92F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72531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EA842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3DBB99D"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6C646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C55596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399E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446326"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C8B0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8EB72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14452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AEC789" w14:textId="77777777" w:rsidR="007A1370" w:rsidRDefault="007A1370" w:rsidP="007A1370">
            <w:pPr>
              <w:spacing w:after="0"/>
              <w:rPr>
                <w:rFonts w:ascii="Arial" w:hAnsi="Arial"/>
                <w:sz w:val="18"/>
                <w:lang w:eastAsia="zh-CN"/>
              </w:rPr>
            </w:pPr>
          </w:p>
        </w:tc>
      </w:tr>
      <w:tr w:rsidR="007A1370" w14:paraId="6FA29E44"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515704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28163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8E473C4"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F39DDCE"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9FED2C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8AC7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2DA72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724D2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582D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785CA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631A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2BB11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361FB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D6A9CB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A38D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934A58A"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BF99DD"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7EA18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06B332"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5155D22" w14:textId="77777777" w:rsidR="007A1370" w:rsidRDefault="007A1370" w:rsidP="007A1370">
            <w:pPr>
              <w:spacing w:after="0"/>
              <w:rPr>
                <w:rFonts w:ascii="Arial" w:hAnsi="Arial"/>
                <w:sz w:val="18"/>
                <w:lang w:eastAsia="zh-CN"/>
              </w:rPr>
            </w:pPr>
          </w:p>
        </w:tc>
      </w:tr>
      <w:tr w:rsidR="007A1370" w14:paraId="6D19FC5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C9E8A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30098C"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2EB3D4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59B1C6B"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3A9E1B3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87383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838B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8C070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F609E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4E6E0E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4DB1D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7AB5A7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3BB7D2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BBF6F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FD258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594E1A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A11C4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C5D4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8AC8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450715F" w14:textId="77777777" w:rsidR="007A1370" w:rsidRDefault="007A1370" w:rsidP="007A1370">
            <w:pPr>
              <w:spacing w:after="0"/>
              <w:rPr>
                <w:rFonts w:ascii="Arial" w:hAnsi="Arial"/>
                <w:sz w:val="18"/>
                <w:lang w:eastAsia="zh-CN"/>
              </w:rPr>
            </w:pPr>
          </w:p>
        </w:tc>
      </w:tr>
      <w:tr w:rsidR="007A1370" w14:paraId="5BBBECA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8F168C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04C3F95"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82FE29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0147BD2"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CDEFB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68EE2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8429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396D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3086C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4B07A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6AC97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8BFFC14"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8364BE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60BB9E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E8E2C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52090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300AC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719927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13BB0F"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EFC2FA0" w14:textId="77777777" w:rsidR="007A1370" w:rsidRDefault="007A1370" w:rsidP="007A1370">
            <w:pPr>
              <w:spacing w:after="0"/>
              <w:rPr>
                <w:rFonts w:ascii="Arial" w:hAnsi="Arial"/>
                <w:sz w:val="18"/>
                <w:lang w:eastAsia="zh-CN"/>
              </w:rPr>
            </w:pPr>
          </w:p>
        </w:tc>
      </w:tr>
      <w:tr w:rsidR="007A1370" w14:paraId="4FF8EA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72D9A6"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8148F5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7CCEFBA" w14:textId="77777777" w:rsidR="007A1370" w:rsidRDefault="007A1370" w:rsidP="007A1370">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1C157FAD" w14:textId="77777777" w:rsidR="007A1370" w:rsidRDefault="007A1370" w:rsidP="007A1370">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FCFBFCC"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FDFEE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8BF4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E0A8F"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280A0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214C485"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3FB56"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68DBDA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6B0837D"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B10D28"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527A9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5E280"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03F14DB"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0FCC8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C2749D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A497ACD" w14:textId="77777777" w:rsidR="007A1370" w:rsidRDefault="007A1370" w:rsidP="007A1370">
            <w:pPr>
              <w:spacing w:after="0"/>
              <w:rPr>
                <w:rFonts w:ascii="Arial" w:hAnsi="Arial"/>
                <w:sz w:val="18"/>
                <w:lang w:eastAsia="zh-CN"/>
              </w:rPr>
            </w:pPr>
          </w:p>
        </w:tc>
      </w:tr>
      <w:tr w:rsidR="007A1370" w14:paraId="61CF79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B4198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E7FF6F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E31416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A63187" w14:textId="77777777" w:rsidR="007A1370" w:rsidRDefault="007A1370" w:rsidP="007A1370">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4CC6FB9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AE606B"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B5A1D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0DAA9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5535C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9FCB02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FE2C4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F6239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FBF683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D0DC71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9BB7A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E0D2D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0547C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9FE78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81E31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F2846F" w14:textId="77777777" w:rsidR="007A1370" w:rsidRDefault="007A1370" w:rsidP="007A1370">
            <w:pPr>
              <w:spacing w:after="0"/>
              <w:rPr>
                <w:rFonts w:ascii="Arial" w:hAnsi="Arial"/>
                <w:sz w:val="18"/>
                <w:lang w:eastAsia="zh-CN"/>
              </w:rPr>
            </w:pPr>
          </w:p>
        </w:tc>
      </w:tr>
      <w:tr w:rsidR="007A1370" w14:paraId="4974A1B3"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6F6D7D26"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6671683" w14:textId="77777777" w:rsidR="007A1370" w:rsidRDefault="007A1370" w:rsidP="007A1370">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BD7753C"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23B949E1"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653F05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38FF6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AA96D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6985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8233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AAE01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7E61A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751F0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3353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710034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59DF5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DA057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107F8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9E5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D77FD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507A6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44D6BD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A6C398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4E7C04B"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9C8C555"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646F75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B8AA31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09E5E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AE5F3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874B8C"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36A04C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546857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79DB2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DA1DB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B3FE7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3683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574F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9B56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51B5E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B429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F784F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B58C5D" w14:textId="77777777" w:rsidR="007A1370" w:rsidRDefault="007A1370" w:rsidP="007A1370">
            <w:pPr>
              <w:spacing w:after="0"/>
              <w:rPr>
                <w:rFonts w:ascii="Arial" w:hAnsi="Arial"/>
                <w:sz w:val="18"/>
                <w:lang w:eastAsia="zh-CN"/>
              </w:rPr>
            </w:pPr>
          </w:p>
        </w:tc>
      </w:tr>
      <w:tr w:rsidR="007A1370" w14:paraId="21B0F8B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D29140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F14CD2"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31CE1D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610CEDE"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DD0B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1748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58061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FC8E6"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4FB00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C411DB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1E285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FE34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3D445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474892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E0E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C602A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60EEF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BBCD2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BA01B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E0E4A8" w14:textId="77777777" w:rsidR="007A1370" w:rsidRDefault="007A1370" w:rsidP="007A1370">
            <w:pPr>
              <w:spacing w:after="0"/>
              <w:rPr>
                <w:rFonts w:ascii="Arial" w:hAnsi="Arial"/>
                <w:sz w:val="18"/>
                <w:lang w:eastAsia="zh-CN"/>
              </w:rPr>
            </w:pPr>
          </w:p>
        </w:tc>
      </w:tr>
      <w:tr w:rsidR="007A1370" w14:paraId="6D314DAF"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D417B4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4238951"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1257D48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E81DCE5"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6704157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B8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3CDA7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955A80"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BDA97A"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C1BAA5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6404D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B39A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7E707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4AD47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A42F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3C16E4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0276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E5830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E1464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6516F8D" w14:textId="77777777" w:rsidR="007A1370" w:rsidRDefault="007A1370" w:rsidP="007A1370">
            <w:pPr>
              <w:spacing w:after="0"/>
              <w:rPr>
                <w:rFonts w:ascii="Arial" w:hAnsi="Arial"/>
                <w:sz w:val="18"/>
                <w:lang w:eastAsia="zh-CN"/>
              </w:rPr>
            </w:pPr>
          </w:p>
        </w:tc>
      </w:tr>
      <w:tr w:rsidR="007A1370" w14:paraId="614FF57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77E2E2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EBC960E"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3D590C6"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31FAEC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181F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99BE6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F2A67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BE9F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FFA1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D4880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73AB7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84F6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F72E0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4AD6F5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C959B0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26817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5E6F8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7E935D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C2F13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AD883B" w14:textId="77777777" w:rsidR="007A1370" w:rsidRDefault="007A1370" w:rsidP="007A1370">
            <w:pPr>
              <w:spacing w:after="0"/>
              <w:rPr>
                <w:rFonts w:ascii="Arial" w:hAnsi="Arial"/>
                <w:sz w:val="18"/>
                <w:lang w:eastAsia="zh-CN"/>
              </w:rPr>
            </w:pPr>
          </w:p>
        </w:tc>
      </w:tr>
      <w:tr w:rsidR="007A1370" w14:paraId="5C57AA5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8861E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2215B19"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0A90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851F877"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BB5D58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9CD964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9F8E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EA6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5670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82AE9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0F6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A1C4D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E5CF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5AB0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EF8C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40AA01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AC7C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26B02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0EEB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313740B" w14:textId="77777777" w:rsidR="007A1370" w:rsidRDefault="007A1370" w:rsidP="007A1370">
            <w:pPr>
              <w:spacing w:after="0"/>
              <w:rPr>
                <w:rFonts w:ascii="Arial" w:hAnsi="Arial"/>
                <w:sz w:val="18"/>
                <w:lang w:eastAsia="zh-CN"/>
              </w:rPr>
            </w:pPr>
          </w:p>
        </w:tc>
      </w:tr>
      <w:tr w:rsidR="007A1370" w14:paraId="46B1FAE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A2F2F2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F312A62"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C33E06C"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355B9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030766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19F9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557C3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8B389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063D2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644A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8CA6B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E57E3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290B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B5C9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B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5AD31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E463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B7C9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B54036"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86D5DBD" w14:textId="77777777" w:rsidR="007A1370" w:rsidRDefault="007A1370" w:rsidP="007A1370">
            <w:pPr>
              <w:spacing w:after="0"/>
              <w:rPr>
                <w:rFonts w:ascii="Arial" w:hAnsi="Arial"/>
                <w:sz w:val="18"/>
                <w:lang w:eastAsia="zh-CN"/>
              </w:rPr>
            </w:pPr>
          </w:p>
        </w:tc>
      </w:tr>
      <w:tr w:rsidR="007A1370" w14:paraId="117705C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4F2F7D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81B9680"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56995B4"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EA0CE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A290DC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020CD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B473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ACB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F18B6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21D64A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AB17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B4A2D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D717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C9FE3D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F5BE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9627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750D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8CDDC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23FC3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88FD8A6" w14:textId="77777777" w:rsidR="007A1370" w:rsidRDefault="007A1370" w:rsidP="007A1370">
            <w:pPr>
              <w:spacing w:after="0"/>
              <w:rPr>
                <w:rFonts w:ascii="Arial" w:hAnsi="Arial"/>
                <w:sz w:val="18"/>
                <w:lang w:eastAsia="zh-CN"/>
              </w:rPr>
            </w:pPr>
          </w:p>
        </w:tc>
      </w:tr>
      <w:tr w:rsidR="007A1370" w14:paraId="51DA692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E25D3A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2C365DA7"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CB3A64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2FF177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F33D4A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1A26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70D2F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A1D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25EF6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5D073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EBDFC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7F440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6B1B4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01B36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4C5CF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0986FA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009C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9719F6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FE472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3FD9218" w14:textId="77777777" w:rsidR="007A1370" w:rsidRDefault="007A1370" w:rsidP="007A1370">
            <w:pPr>
              <w:spacing w:after="0"/>
              <w:rPr>
                <w:rFonts w:ascii="Arial" w:hAnsi="Arial"/>
                <w:sz w:val="18"/>
                <w:lang w:eastAsia="zh-CN"/>
              </w:rPr>
            </w:pPr>
          </w:p>
        </w:tc>
      </w:tr>
      <w:tr w:rsidR="007A1370" w14:paraId="53A9FA3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300CD1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C9CA79"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28693DE1"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6877A3DF"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0D6989F" w14:textId="77777777" w:rsidR="007A1370" w:rsidRDefault="007A1370" w:rsidP="007A1370">
            <w:pPr>
              <w:spacing w:after="0"/>
              <w:rPr>
                <w:rFonts w:ascii="Arial" w:hAnsi="Arial"/>
                <w:sz w:val="18"/>
                <w:lang w:eastAsia="zh-CN"/>
              </w:rPr>
            </w:pPr>
          </w:p>
        </w:tc>
      </w:tr>
      <w:tr w:rsidR="007A1370" w14:paraId="22B68D05"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3AF0930E"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3A4644B9" w14:textId="77777777" w:rsidR="007A1370" w:rsidRDefault="007A1370" w:rsidP="007A1370">
            <w:pPr>
              <w:pStyle w:val="TAL"/>
              <w:jc w:val="center"/>
              <w:rPr>
                <w:lang w:eastAsia="zh-CN"/>
              </w:rPr>
            </w:pPr>
            <w:r>
              <w:rPr>
                <w:lang w:eastAsia="zh-CN"/>
              </w:rPr>
              <w:t>CA_n257G</w:t>
            </w:r>
          </w:p>
          <w:p w14:paraId="34C72F5F" w14:textId="77777777" w:rsidR="007A1370" w:rsidRDefault="007A1370" w:rsidP="007A1370">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87111E6"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04C87BDA"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A43FEC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D914A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9F2F4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A1879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7DC41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7D0EA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CEBF6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90D4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3C45B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04B7F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5DD18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3C1D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56FC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18FE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E1510D"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EF41A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D6E177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4CBB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AB3B15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A619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1E3936"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85B7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7F049E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506A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0533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28F238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854236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FFD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19001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25189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E2C64F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2962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B3653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3FD89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64BC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AF85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958722" w14:textId="77777777" w:rsidR="007A1370" w:rsidRDefault="007A1370" w:rsidP="007A1370">
            <w:pPr>
              <w:spacing w:after="0"/>
              <w:rPr>
                <w:rFonts w:ascii="Arial" w:hAnsi="Arial"/>
                <w:sz w:val="18"/>
                <w:lang w:eastAsia="zh-CN"/>
              </w:rPr>
            </w:pPr>
          </w:p>
        </w:tc>
      </w:tr>
      <w:tr w:rsidR="007A1370" w14:paraId="4EEF632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053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43D74CA"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6206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A050F85"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F3112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89E656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A5ECA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748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029E0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1A92ED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76BB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B96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74C7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5CC20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825C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6F041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FBA4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E059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9EE31"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939CB4" w14:textId="77777777" w:rsidR="007A1370" w:rsidRDefault="007A1370" w:rsidP="007A1370">
            <w:pPr>
              <w:spacing w:after="0"/>
              <w:rPr>
                <w:rFonts w:ascii="Arial" w:hAnsi="Arial"/>
                <w:sz w:val="18"/>
                <w:lang w:eastAsia="zh-CN"/>
              </w:rPr>
            </w:pPr>
          </w:p>
        </w:tc>
      </w:tr>
      <w:tr w:rsidR="007A1370" w14:paraId="16695FC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BADC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ADE433"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91853B7"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5506F7E"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9D210B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AD7EB1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6284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671F2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C6A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7419B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0C0A0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EA7CE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5C5634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7EAD0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C1BB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13531B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C1FB7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D831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BB38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23405F" w14:textId="77777777" w:rsidR="007A1370" w:rsidRDefault="007A1370" w:rsidP="007A1370">
            <w:pPr>
              <w:spacing w:after="0"/>
              <w:rPr>
                <w:rFonts w:ascii="Arial" w:hAnsi="Arial"/>
                <w:sz w:val="18"/>
                <w:lang w:eastAsia="zh-CN"/>
              </w:rPr>
            </w:pPr>
          </w:p>
        </w:tc>
      </w:tr>
      <w:tr w:rsidR="007A1370" w14:paraId="01F18D8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38CBC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17E9C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6FB4E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97C04AA"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5CBEC8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B3E2A8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F125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291D8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5F9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184F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58E25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EFC73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B9ADB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34A3C8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016C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9CDF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36812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20648D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24D0A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D662049" w14:textId="77777777" w:rsidR="007A1370" w:rsidRDefault="007A1370" w:rsidP="007A1370">
            <w:pPr>
              <w:spacing w:after="0"/>
              <w:rPr>
                <w:rFonts w:ascii="Arial" w:hAnsi="Arial"/>
                <w:sz w:val="18"/>
                <w:lang w:eastAsia="zh-CN"/>
              </w:rPr>
            </w:pPr>
          </w:p>
        </w:tc>
      </w:tr>
      <w:tr w:rsidR="007A1370" w14:paraId="765DD82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ACE407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58AF9D5"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F9F35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9D4302A"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C488BC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2841C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170C83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EBD93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D7992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F1A91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42633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E52C9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EB8C9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7E705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F9E3A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EA7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8418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89C689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65E063" w14:textId="77777777" w:rsidR="007A1370" w:rsidRDefault="007A1370" w:rsidP="007A1370">
            <w:pPr>
              <w:spacing w:after="0"/>
              <w:rPr>
                <w:rFonts w:ascii="Arial" w:hAnsi="Arial"/>
                <w:sz w:val="18"/>
                <w:lang w:eastAsia="zh-CN"/>
              </w:rPr>
            </w:pPr>
          </w:p>
        </w:tc>
      </w:tr>
      <w:tr w:rsidR="007A1370" w14:paraId="6B63A64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93963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AEB6ED"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3EAC93D7"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B06EC0"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7495BF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D3EBE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0DCC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6DB3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5243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F9B218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631AD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E09137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D3D0E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6FB1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A0272C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F940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B18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7D2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FC99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8DC24C" w14:textId="77777777" w:rsidR="007A1370" w:rsidRDefault="007A1370" w:rsidP="007A1370">
            <w:pPr>
              <w:spacing w:after="0"/>
              <w:rPr>
                <w:rFonts w:ascii="Arial" w:hAnsi="Arial"/>
                <w:sz w:val="18"/>
                <w:lang w:eastAsia="zh-CN"/>
              </w:rPr>
            </w:pPr>
          </w:p>
        </w:tc>
      </w:tr>
      <w:tr w:rsidR="007A1370" w14:paraId="240C232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8EDD61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73B1F7A"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2334D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521F11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2A782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50C34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61730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87193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DEC02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97F41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00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64E5B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CC87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367B51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9AA8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4A36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0B8DA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45BDD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91E010"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94DADAA" w14:textId="77777777" w:rsidR="007A1370" w:rsidRDefault="007A1370" w:rsidP="007A1370">
            <w:pPr>
              <w:spacing w:after="0"/>
              <w:rPr>
                <w:rFonts w:ascii="Arial" w:hAnsi="Arial"/>
                <w:sz w:val="18"/>
                <w:lang w:eastAsia="zh-CN"/>
              </w:rPr>
            </w:pPr>
          </w:p>
        </w:tc>
      </w:tr>
      <w:tr w:rsidR="007A1370" w14:paraId="38C29BE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0AD8B8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CF67C8"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5BCD290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68AC519D"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5C3E8A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C00DE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E13C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E3195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50D94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3AD5AF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881A4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6456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50B42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31B00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F97AE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6ECDA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A0B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BB4530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2CB1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9672E5" w14:textId="77777777" w:rsidR="007A1370" w:rsidRDefault="007A1370" w:rsidP="007A1370">
            <w:pPr>
              <w:spacing w:after="0"/>
              <w:rPr>
                <w:rFonts w:ascii="Arial" w:hAnsi="Arial"/>
                <w:sz w:val="18"/>
                <w:lang w:eastAsia="zh-CN"/>
              </w:rPr>
            </w:pPr>
          </w:p>
        </w:tc>
      </w:tr>
      <w:tr w:rsidR="007A1370" w14:paraId="5887243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E499A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8E8861A"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B6D3769"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07F3982E"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721D8CE" w14:textId="77777777" w:rsidR="007A1370" w:rsidRDefault="007A1370" w:rsidP="007A1370">
            <w:pPr>
              <w:spacing w:after="0"/>
              <w:rPr>
                <w:rFonts w:ascii="Arial" w:hAnsi="Arial"/>
                <w:sz w:val="18"/>
                <w:lang w:eastAsia="zh-CN"/>
              </w:rPr>
            </w:pPr>
          </w:p>
        </w:tc>
      </w:tr>
      <w:tr w:rsidR="007A1370" w14:paraId="2690753C"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538603FD"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753D3DB"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CA_n257G</w:t>
            </w:r>
          </w:p>
          <w:p w14:paraId="45F35552"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CA_n257H</w:t>
            </w:r>
          </w:p>
          <w:p w14:paraId="231CFFAF" w14:textId="77777777" w:rsidR="007A1370" w:rsidRDefault="007A1370" w:rsidP="007A1370">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A89AEB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EFFBF7F"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4626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A56F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B5F9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43958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CD49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F79F5C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D614B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E60A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B1D40F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51F0D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9128E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DB9DC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40D66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6DF1A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D65E5"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9AD955"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7F1CFD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EE531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7F6807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6AADFF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45E1FC8"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79F5FF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D5C20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5A68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E23B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95C004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983F03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29BC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F3D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645C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20612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3BD7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D7993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E491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E7F83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291FA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BB132AC" w14:textId="77777777" w:rsidR="007A1370" w:rsidRDefault="007A1370" w:rsidP="007A1370">
            <w:pPr>
              <w:spacing w:after="0"/>
              <w:rPr>
                <w:rFonts w:ascii="Arial" w:hAnsi="Arial"/>
                <w:sz w:val="18"/>
                <w:lang w:eastAsia="zh-CN"/>
              </w:rPr>
            </w:pPr>
          </w:p>
        </w:tc>
      </w:tr>
      <w:tr w:rsidR="007A1370" w14:paraId="2FFDEB9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2C05A4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8534AF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E6F363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B8022C3"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C28EE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BF1C5C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3D5F8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8677A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7A982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4CFBCA5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8E0B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687B8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5827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F19AC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CB55E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AB4CB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AA10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59EA4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7E52E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3EDF01" w14:textId="77777777" w:rsidR="007A1370" w:rsidRDefault="007A1370" w:rsidP="007A1370">
            <w:pPr>
              <w:spacing w:after="0"/>
              <w:rPr>
                <w:rFonts w:ascii="Arial" w:hAnsi="Arial"/>
                <w:sz w:val="18"/>
                <w:lang w:eastAsia="zh-CN"/>
              </w:rPr>
            </w:pPr>
          </w:p>
        </w:tc>
      </w:tr>
      <w:tr w:rsidR="007A1370" w14:paraId="4AEB40A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B443C4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3CA2925"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D993BBF"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3A95D6EB"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2162C89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5B727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79B5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43E5C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D42B4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F8E723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C117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9F25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C6B5AD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D88528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D1F06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FFD16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1CC5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8F09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363B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646107" w14:textId="77777777" w:rsidR="007A1370" w:rsidRDefault="007A1370" w:rsidP="007A1370">
            <w:pPr>
              <w:spacing w:after="0"/>
              <w:rPr>
                <w:rFonts w:ascii="Arial" w:hAnsi="Arial"/>
                <w:sz w:val="18"/>
                <w:lang w:eastAsia="zh-CN"/>
              </w:rPr>
            </w:pPr>
          </w:p>
        </w:tc>
      </w:tr>
      <w:tr w:rsidR="007A1370" w14:paraId="04B0FEA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E1D25B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F3C6A1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BBDFBC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71910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9D6BF0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E6B03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62BF9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5C876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C25C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5C85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7DB6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CEC1E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F2D69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21E9C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6E23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584A4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2637E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3C202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A9E2E3"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720830" w14:textId="77777777" w:rsidR="007A1370" w:rsidRDefault="007A1370" w:rsidP="007A1370">
            <w:pPr>
              <w:spacing w:after="0"/>
              <w:rPr>
                <w:rFonts w:ascii="Arial" w:hAnsi="Arial"/>
                <w:sz w:val="18"/>
                <w:lang w:eastAsia="zh-CN"/>
              </w:rPr>
            </w:pPr>
          </w:p>
        </w:tc>
      </w:tr>
      <w:tr w:rsidR="007A1370" w14:paraId="799DDF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526A8E3"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729B9E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6CC7CB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DD8ACF4"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C6FE2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B5FD49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6A77B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D7ECA4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422946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DA41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077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CD9E3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3A69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EED8FE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B6E3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5554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A6DC4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5DC9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997FD"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188B1E" w14:textId="77777777" w:rsidR="007A1370" w:rsidRDefault="007A1370" w:rsidP="007A1370">
            <w:pPr>
              <w:spacing w:after="0"/>
              <w:rPr>
                <w:rFonts w:ascii="Arial" w:hAnsi="Arial"/>
                <w:sz w:val="18"/>
                <w:lang w:eastAsia="zh-CN"/>
              </w:rPr>
            </w:pPr>
          </w:p>
        </w:tc>
      </w:tr>
      <w:tr w:rsidR="007A1370" w14:paraId="64B3202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8C924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3D4404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0B39EA5"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D9DD29"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20630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885C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44BD3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1B99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E0F5A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63C0C7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B7D9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229E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B3282A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CBF1C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072B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16B6D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066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2043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DBD58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19CBAB3" w14:textId="77777777" w:rsidR="007A1370" w:rsidRDefault="007A1370" w:rsidP="007A1370">
            <w:pPr>
              <w:spacing w:after="0"/>
              <w:rPr>
                <w:rFonts w:ascii="Arial" w:hAnsi="Arial"/>
                <w:sz w:val="18"/>
                <w:lang w:eastAsia="zh-CN"/>
              </w:rPr>
            </w:pPr>
          </w:p>
        </w:tc>
      </w:tr>
      <w:tr w:rsidR="007A1370" w14:paraId="64C91D63"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6E5115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CD73801"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78C72C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721D06A6"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E9508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2CC9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FE52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3694E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FC5C2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C68416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A0C75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10CD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0141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34B27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090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7ABDF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1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D104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9D2C0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DAF9A8E" w14:textId="77777777" w:rsidR="007A1370" w:rsidRDefault="007A1370" w:rsidP="007A1370">
            <w:pPr>
              <w:spacing w:after="0"/>
              <w:rPr>
                <w:rFonts w:ascii="Arial" w:hAnsi="Arial"/>
                <w:sz w:val="18"/>
                <w:lang w:eastAsia="zh-CN"/>
              </w:rPr>
            </w:pPr>
          </w:p>
        </w:tc>
      </w:tr>
      <w:tr w:rsidR="007A1370" w14:paraId="4D93527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2795D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4F449EA"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AC46FB3"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CFDE9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FDBF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A7526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123F1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0C57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75C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1F1F75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AB684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D30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D173D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55661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39F3D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14C727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D141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2CA309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B755C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1622788" w14:textId="77777777" w:rsidR="007A1370" w:rsidRDefault="007A1370" w:rsidP="007A1370">
            <w:pPr>
              <w:spacing w:after="0"/>
              <w:rPr>
                <w:rFonts w:ascii="Arial" w:hAnsi="Arial"/>
                <w:sz w:val="18"/>
                <w:lang w:eastAsia="zh-CN"/>
              </w:rPr>
            </w:pPr>
          </w:p>
        </w:tc>
      </w:tr>
      <w:tr w:rsidR="007A1370" w14:paraId="67A00B9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7CF72B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C702434"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529BD4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D5007B8"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244E207" w14:textId="77777777" w:rsidR="007A1370" w:rsidRDefault="007A1370" w:rsidP="007A1370">
            <w:pPr>
              <w:spacing w:after="0"/>
              <w:rPr>
                <w:rFonts w:ascii="Arial" w:hAnsi="Arial"/>
                <w:sz w:val="18"/>
                <w:lang w:eastAsia="zh-CN"/>
              </w:rPr>
            </w:pPr>
          </w:p>
        </w:tc>
      </w:tr>
    </w:tbl>
    <w:p w14:paraId="01EAADE1" w14:textId="77777777" w:rsidR="007A1370" w:rsidRDefault="007A1370" w:rsidP="007A1370">
      <w:pPr>
        <w:rPr>
          <w:rFonts w:eastAsia="Malgun Gothic"/>
          <w:lang w:eastAsia="ko-KR"/>
        </w:rPr>
      </w:pPr>
    </w:p>
    <w:p w14:paraId="231D3F6C" w14:textId="77777777" w:rsidR="007A1370" w:rsidRDefault="007A1370" w:rsidP="007A1370">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3416CBEF" w14:textId="77777777" w:rsidR="007A1370" w:rsidRDefault="007A1370" w:rsidP="007A1370">
      <w:pPr>
        <w:spacing w:after="0"/>
        <w:rPr>
          <w:lang w:eastAsia="ja-JP"/>
        </w:rPr>
        <w:sectPr w:rsidR="007A1370">
          <w:footnotePr>
            <w:numRestart w:val="eachSect"/>
          </w:footnotePr>
          <w:pgSz w:w="15840" w:h="12240" w:orient="landscape"/>
          <w:pgMar w:top="1134" w:right="1418" w:bottom="1134" w:left="1134" w:header="680" w:footer="567" w:gutter="0"/>
          <w:cols w:space="720"/>
        </w:sectPr>
      </w:pPr>
    </w:p>
    <w:p w14:paraId="60BDF3FE" w14:textId="61ADC535" w:rsidR="007A1370" w:rsidRDefault="007A1370" w:rsidP="007A1370">
      <w:pPr>
        <w:pStyle w:val="Heading3"/>
        <w:ind w:left="0" w:firstLine="0"/>
      </w:pPr>
      <w:bookmarkStart w:id="103" w:name="_Toc42645843"/>
      <w:bookmarkStart w:id="104" w:name="_Toc25838728"/>
      <w:bookmarkStart w:id="105" w:name="_Toc56085227"/>
      <w:r>
        <w:t>5.4.</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03"/>
      <w:bookmarkEnd w:id="104"/>
      <w:bookmarkEnd w:id="105"/>
    </w:p>
    <w:p w14:paraId="7246456A" w14:textId="6613220F" w:rsidR="007A1370" w:rsidRDefault="007A1370" w:rsidP="007A1370">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n77,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5.4.3-1 and</w:t>
      </w:r>
      <w:r>
        <w:rPr>
          <w:lang w:eastAsia="zh-CN"/>
        </w:rPr>
        <w:t xml:space="preserve"> </w:t>
      </w:r>
      <w:r>
        <w:rPr>
          <w:lang w:eastAsia="ja-JP"/>
        </w:rPr>
        <w:t>table 5.4.3-2</w:t>
      </w:r>
      <w:r>
        <w:rPr>
          <w:lang w:eastAsia="zh-CN"/>
        </w:rPr>
        <w:t>, respectively.</w:t>
      </w:r>
    </w:p>
    <w:p w14:paraId="0CE1F42A" w14:textId="56012F26" w:rsidR="007A1370" w:rsidRDefault="007A1370" w:rsidP="007A1370">
      <w:pPr>
        <w:pStyle w:val="TH"/>
        <w:rPr>
          <w:lang w:eastAsia="zh-CN"/>
        </w:rPr>
      </w:pPr>
      <w:r>
        <w:t>Table 5.4.3-1: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1AABDCB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609E16" w14:textId="77777777" w:rsidR="007A1370" w:rsidRDefault="007A1370" w:rsidP="007A1370">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9D9FFD"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0F7944" w14:textId="77777777" w:rsidR="007A1370" w:rsidRDefault="007A1370" w:rsidP="007A1370">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7A1370" w14:paraId="4F49A998"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3EA54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5878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61212307"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0.6</w:t>
            </w:r>
          </w:p>
        </w:tc>
      </w:tr>
      <w:tr w:rsidR="007A1370" w14:paraId="3F695AED"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FC1531"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5E4F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EEEEF91"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7A1370" w14:paraId="06FA977A"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7D21A5A"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249C9E2"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3D2BF1D"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7A1370" w14:paraId="3A997068"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91D1ED"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2F4A30"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3DEC27"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2B7A1043" w14:textId="77777777" w:rsidR="007A1370" w:rsidRDefault="007A1370" w:rsidP="007A1370">
      <w:pPr>
        <w:rPr>
          <w:lang w:eastAsia="ja-JP"/>
        </w:rPr>
      </w:pPr>
    </w:p>
    <w:p w14:paraId="04CEA2F3" w14:textId="2BF95106" w:rsidR="007A1370" w:rsidRDefault="007A1370" w:rsidP="007A1370">
      <w:pPr>
        <w:pStyle w:val="TH"/>
        <w:rPr>
          <w:lang w:eastAsia="zh-CN"/>
        </w:rPr>
      </w:pPr>
      <w:r>
        <w:t>Table 5.4.3-2: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2FD26B89"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4DF822" w14:textId="77777777" w:rsidR="007A1370" w:rsidRDefault="007A1370" w:rsidP="007A1370">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834D823"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54A1DD" w14:textId="77777777" w:rsidR="007A1370" w:rsidRDefault="007A1370" w:rsidP="007A1370">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7A1370" w14:paraId="3BDA1E98"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742E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3630F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4026B46"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0.2</w:t>
            </w:r>
          </w:p>
        </w:tc>
      </w:tr>
      <w:tr w:rsidR="007A1370" w14:paraId="7DE6876C"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46F9B"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CA649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08232DF"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7A1370" w14:paraId="32EF497D"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FE64874"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0763454"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21C2381C"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7A1370" w14:paraId="26785986"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E3068C"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7EDCE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EE9FE1"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720F3AE6" w14:textId="77777777" w:rsidR="007A1370" w:rsidRDefault="007A1370" w:rsidP="007A1370">
      <w:pPr>
        <w:rPr>
          <w:lang w:eastAsia="zh-CN"/>
        </w:rPr>
      </w:pPr>
    </w:p>
    <w:p w14:paraId="4D5385DC" w14:textId="7FA12FEB" w:rsidR="007A1370" w:rsidRDefault="007A1370" w:rsidP="007A1370">
      <w:pPr>
        <w:pStyle w:val="Heading3"/>
        <w:rPr>
          <w:lang w:eastAsia="zh-CN"/>
        </w:rPr>
      </w:pPr>
      <w:bookmarkStart w:id="106" w:name="_Toc42645844"/>
      <w:bookmarkStart w:id="107" w:name="_Toc25838729"/>
      <w:bookmarkStart w:id="108" w:name="_Toc56085228"/>
      <w:r>
        <w:t>5.4.4</w:t>
      </w:r>
      <w:r>
        <w:rPr>
          <w:rFonts w:ascii="Calibri" w:hAnsi="Calibri"/>
          <w:sz w:val="22"/>
          <w:szCs w:val="22"/>
          <w:lang w:eastAsia="sv-SE"/>
        </w:rPr>
        <w:tab/>
      </w:r>
      <w:r>
        <w:t>REFSENS requirements</w:t>
      </w:r>
      <w:bookmarkEnd w:id="106"/>
      <w:bookmarkEnd w:id="107"/>
      <w:bookmarkEnd w:id="108"/>
    </w:p>
    <w:bookmarkEnd w:id="93"/>
    <w:bookmarkEnd w:id="94"/>
    <w:bookmarkEnd w:id="95"/>
    <w:bookmarkEnd w:id="96"/>
    <w:p w14:paraId="18432FF3" w14:textId="77777777" w:rsidR="007A1370" w:rsidRDefault="007A1370" w:rsidP="007A1370">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465B376A" w14:textId="29B33CAE" w:rsidR="000060B3" w:rsidRDefault="000060B3" w:rsidP="000060B3">
      <w:pPr>
        <w:pStyle w:val="Heading2"/>
        <w:rPr>
          <w:lang w:eastAsia="zh-CN"/>
        </w:rPr>
      </w:pPr>
      <w:bookmarkStart w:id="109" w:name="_Toc56085229"/>
      <w:r>
        <w:t>5.5</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109"/>
    </w:p>
    <w:p w14:paraId="3469C3DC" w14:textId="125EB0CE" w:rsidR="000060B3" w:rsidRDefault="000060B3" w:rsidP="000060B3">
      <w:pPr>
        <w:pStyle w:val="Heading3"/>
      </w:pPr>
      <w:bookmarkStart w:id="110" w:name="_Toc56085230"/>
      <w:r>
        <w:t>5.5.1</w:t>
      </w:r>
      <w:r>
        <w:rPr>
          <w:rFonts w:ascii="Calibri" w:hAnsi="Calibri"/>
          <w:sz w:val="22"/>
          <w:szCs w:val="22"/>
          <w:lang w:eastAsia="sv-SE"/>
        </w:rPr>
        <w:tab/>
      </w:r>
      <w:r>
        <w:t>Operating bands for CA</w:t>
      </w:r>
      <w:bookmarkEnd w:id="110"/>
    </w:p>
    <w:p w14:paraId="588BAD68" w14:textId="185C4C28" w:rsidR="000060B3" w:rsidRDefault="000060B3" w:rsidP="000060B3">
      <w:pPr>
        <w:pStyle w:val="TH"/>
      </w:pPr>
      <w:r>
        <w:t xml:space="preserve">Table </w:t>
      </w:r>
      <w:r>
        <w:rPr>
          <w:lang w:eastAsia="zh-CN"/>
        </w:rPr>
        <w:t>5.5</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060B3" w14:paraId="12FFC637" w14:textId="77777777" w:rsidTr="00D739E4">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1884A7F" w14:textId="77777777" w:rsidR="000060B3" w:rsidRDefault="000060B3" w:rsidP="00D739E4">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49EAA33" w14:textId="77777777" w:rsidR="000060B3" w:rsidRDefault="000060B3" w:rsidP="00D739E4">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5F44BFB" w14:textId="77777777" w:rsidR="000060B3" w:rsidRDefault="000060B3" w:rsidP="00D739E4">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13BF3C" w14:textId="77777777" w:rsidR="000060B3" w:rsidRDefault="000060B3" w:rsidP="00D739E4">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9C65F2" w14:textId="77777777" w:rsidR="000060B3" w:rsidRDefault="000060B3" w:rsidP="00D739E4">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0060B3" w14:paraId="491EC7C3" w14:textId="77777777" w:rsidTr="00D739E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3E286" w14:textId="77777777" w:rsidR="000060B3" w:rsidRDefault="000060B3" w:rsidP="00D739E4">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37E1" w14:textId="77777777" w:rsidR="000060B3" w:rsidRDefault="000060B3" w:rsidP="00D739E4">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CA5655" w14:textId="77777777" w:rsidR="000060B3" w:rsidRDefault="000060B3" w:rsidP="00D739E4">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C5EB911" w14:textId="77777777" w:rsidR="000060B3" w:rsidRDefault="000060B3" w:rsidP="00D739E4">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EB83E" w14:textId="77777777" w:rsidR="000060B3" w:rsidRDefault="000060B3" w:rsidP="00D739E4">
            <w:pPr>
              <w:spacing w:after="0"/>
              <w:rPr>
                <w:rFonts w:ascii="Arial" w:hAnsi="Arial"/>
                <w:b/>
                <w:color w:val="000000"/>
                <w:sz w:val="18"/>
                <w:lang w:eastAsia="zh-CN"/>
              </w:rPr>
            </w:pPr>
          </w:p>
        </w:tc>
      </w:tr>
      <w:tr w:rsidR="000060B3" w14:paraId="324F50E6" w14:textId="77777777" w:rsidTr="00D739E4">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2683F" w14:textId="77777777" w:rsidR="000060B3" w:rsidRDefault="000060B3" w:rsidP="00D739E4">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5FBA6" w14:textId="77777777" w:rsidR="000060B3" w:rsidRDefault="000060B3" w:rsidP="00D739E4">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A53E313" w14:textId="77777777" w:rsidR="000060B3" w:rsidRDefault="000060B3" w:rsidP="00D739E4">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F3B2C98" w14:textId="77777777" w:rsidR="000060B3" w:rsidRDefault="000060B3" w:rsidP="00D739E4">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A6AC7" w14:textId="77777777" w:rsidR="000060B3" w:rsidRDefault="000060B3" w:rsidP="00D739E4">
            <w:pPr>
              <w:spacing w:after="0"/>
              <w:rPr>
                <w:rFonts w:ascii="Arial" w:hAnsi="Arial"/>
                <w:b/>
                <w:color w:val="000000"/>
                <w:sz w:val="18"/>
                <w:lang w:eastAsia="zh-CN"/>
              </w:rPr>
            </w:pPr>
          </w:p>
        </w:tc>
      </w:tr>
      <w:tr w:rsidR="000060B3" w14:paraId="0B049C2F" w14:textId="77777777" w:rsidTr="00D739E4">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27DF6418" w14:textId="77777777" w:rsidR="000060B3" w:rsidRDefault="000060B3" w:rsidP="00D739E4">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400FACB5" w14:textId="77777777" w:rsidR="000060B3" w:rsidRDefault="000060B3" w:rsidP="00D739E4">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34617A3D" w14:textId="77777777" w:rsidR="000060B3" w:rsidRDefault="000060B3" w:rsidP="00D739E4">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A9B51E0" w14:textId="77777777" w:rsidR="000060B3" w:rsidRDefault="000060B3" w:rsidP="00D73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3A0BE70" w14:textId="77777777" w:rsidR="000060B3" w:rsidRDefault="000060B3" w:rsidP="00D739E4">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8B6B424" w14:textId="77777777" w:rsidR="000060B3" w:rsidRDefault="000060B3" w:rsidP="00D739E4">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7429A0AB" w14:textId="77777777" w:rsidR="000060B3" w:rsidRDefault="000060B3" w:rsidP="00D73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C05A6EB" w14:textId="77777777" w:rsidR="000060B3" w:rsidRDefault="000060B3" w:rsidP="00D739E4">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7FE18DA9" w14:textId="77777777" w:rsidR="000060B3" w:rsidRDefault="000060B3" w:rsidP="00D739E4">
            <w:pPr>
              <w:pStyle w:val="TAL"/>
              <w:rPr>
                <w:lang w:eastAsia="zh-CN"/>
              </w:rPr>
            </w:pPr>
            <w:r>
              <w:t>FDD</w:t>
            </w:r>
          </w:p>
        </w:tc>
      </w:tr>
      <w:tr w:rsidR="000060B3" w14:paraId="0A624E59" w14:textId="77777777" w:rsidTr="00D739E4">
        <w:trPr>
          <w:trHeight w:val="225"/>
          <w:jc w:val="center"/>
        </w:trPr>
        <w:tc>
          <w:tcPr>
            <w:tcW w:w="0" w:type="auto"/>
            <w:vMerge/>
            <w:tcBorders>
              <w:left w:val="single" w:sz="4" w:space="0" w:color="auto"/>
              <w:right w:val="single" w:sz="4" w:space="0" w:color="auto"/>
            </w:tcBorders>
            <w:vAlign w:val="center"/>
            <w:hideMark/>
          </w:tcPr>
          <w:p w14:paraId="4AE8806E" w14:textId="77777777" w:rsidR="000060B3" w:rsidRDefault="000060B3" w:rsidP="00D739E4">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5493CF21" w14:textId="77777777" w:rsidR="000060B3" w:rsidRDefault="000060B3" w:rsidP="00D739E4">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hideMark/>
          </w:tcPr>
          <w:p w14:paraId="457E16A8" w14:textId="77777777" w:rsidR="000060B3" w:rsidRDefault="000060B3" w:rsidP="00D739E4">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137F391" w14:textId="77777777" w:rsidR="000060B3" w:rsidRDefault="000060B3" w:rsidP="00D739E4">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2A87AE8F" w14:textId="77777777" w:rsidR="000060B3" w:rsidRDefault="000060B3" w:rsidP="00D739E4">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hideMark/>
          </w:tcPr>
          <w:p w14:paraId="32407639" w14:textId="77777777" w:rsidR="000060B3" w:rsidRDefault="000060B3" w:rsidP="00D739E4">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6E042D1D" w14:textId="77777777" w:rsidR="000060B3" w:rsidRDefault="000060B3" w:rsidP="00D739E4">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3143AB85" w14:textId="77777777" w:rsidR="000060B3" w:rsidRDefault="000060B3" w:rsidP="00D739E4">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hideMark/>
          </w:tcPr>
          <w:p w14:paraId="0C17DC12" w14:textId="77777777" w:rsidR="000060B3" w:rsidRDefault="000060B3" w:rsidP="00D739E4">
            <w:pPr>
              <w:pStyle w:val="TAL"/>
              <w:rPr>
                <w:lang w:eastAsia="zh-CN"/>
              </w:rPr>
            </w:pPr>
            <w:r>
              <w:t>TDD</w:t>
            </w:r>
          </w:p>
        </w:tc>
      </w:tr>
      <w:tr w:rsidR="000060B3" w14:paraId="19F79B96" w14:textId="77777777" w:rsidTr="00654CDB">
        <w:trPr>
          <w:trHeight w:val="225"/>
          <w:jc w:val="center"/>
        </w:trPr>
        <w:tc>
          <w:tcPr>
            <w:tcW w:w="0" w:type="auto"/>
            <w:vMerge/>
            <w:tcBorders>
              <w:left w:val="single" w:sz="4" w:space="0" w:color="auto"/>
              <w:right w:val="single" w:sz="4" w:space="0" w:color="auto"/>
            </w:tcBorders>
            <w:vAlign w:val="center"/>
            <w:hideMark/>
          </w:tcPr>
          <w:p w14:paraId="78645B75" w14:textId="77777777" w:rsidR="000060B3" w:rsidRDefault="000060B3" w:rsidP="00D739E4">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3D15A15F" w14:textId="77777777" w:rsidR="000060B3" w:rsidRDefault="000060B3" w:rsidP="00D739E4">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1DC9BBF" w14:textId="77777777" w:rsidR="000060B3" w:rsidRPr="00E95BFE" w:rsidRDefault="000060B3" w:rsidP="00D739E4">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074FA6E3" w14:textId="77777777" w:rsidR="000060B3" w:rsidRDefault="000060B3" w:rsidP="00D739E4">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5C2044C" w14:textId="77777777" w:rsidR="000060B3" w:rsidRPr="00E95BFE" w:rsidRDefault="000060B3" w:rsidP="00D739E4">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4F2B9A10" w14:textId="77777777" w:rsidR="000060B3" w:rsidRPr="00E95BFE" w:rsidRDefault="000060B3" w:rsidP="00D739E4">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56C226D3" w14:textId="77777777" w:rsidR="000060B3" w:rsidRPr="00E95BFE" w:rsidRDefault="000060B3" w:rsidP="00D739E4">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71584810" w14:textId="77777777" w:rsidR="000060B3" w:rsidRPr="00E95BFE" w:rsidRDefault="000060B3" w:rsidP="00D739E4">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62D17EBA" w14:textId="77777777" w:rsidR="000060B3" w:rsidRPr="00E95BFE" w:rsidRDefault="000060B3" w:rsidP="00D739E4">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0060B3" w14:paraId="70869F02" w14:textId="77777777" w:rsidTr="00D739E4">
        <w:trPr>
          <w:trHeight w:val="225"/>
          <w:jc w:val="center"/>
        </w:trPr>
        <w:tc>
          <w:tcPr>
            <w:tcW w:w="0" w:type="auto"/>
            <w:vMerge/>
            <w:tcBorders>
              <w:left w:val="single" w:sz="4" w:space="0" w:color="auto"/>
              <w:bottom w:val="single" w:sz="4" w:space="0" w:color="auto"/>
              <w:right w:val="single" w:sz="4" w:space="0" w:color="auto"/>
            </w:tcBorders>
            <w:vAlign w:val="center"/>
          </w:tcPr>
          <w:p w14:paraId="4B188031" w14:textId="77777777" w:rsidR="000060B3" w:rsidRDefault="000060B3" w:rsidP="00D739E4">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05FAA235" w14:textId="77777777" w:rsidR="000060B3" w:rsidRDefault="000060B3" w:rsidP="00D739E4">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7B2D8CE3" w14:textId="77777777" w:rsidR="000060B3" w:rsidRDefault="000060B3" w:rsidP="00D739E4">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D82E52A" w14:textId="77777777" w:rsidR="000060B3" w:rsidRDefault="000060B3" w:rsidP="00D739E4">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419E4A1C" w14:textId="77777777" w:rsidR="000060B3" w:rsidRDefault="000060B3" w:rsidP="00D739E4">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708DE372" w14:textId="77777777" w:rsidR="000060B3" w:rsidRDefault="000060B3" w:rsidP="00D739E4">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0E5B6D00" w14:textId="77777777" w:rsidR="000060B3" w:rsidRDefault="000060B3" w:rsidP="00D739E4">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647151B8" w14:textId="77777777" w:rsidR="000060B3" w:rsidRDefault="000060B3" w:rsidP="00D739E4">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6A58ECF0" w14:textId="77777777" w:rsidR="000060B3" w:rsidRDefault="000060B3" w:rsidP="00D739E4">
            <w:pPr>
              <w:pStyle w:val="TAL"/>
            </w:pPr>
            <w:r>
              <w:t>TDD</w:t>
            </w:r>
          </w:p>
        </w:tc>
      </w:tr>
    </w:tbl>
    <w:p w14:paraId="778EF82C" w14:textId="77777777" w:rsidR="000060B3" w:rsidRDefault="000060B3" w:rsidP="000060B3">
      <w:pPr>
        <w:spacing w:after="0"/>
        <w:rPr>
          <w:lang w:eastAsia="zh-CN"/>
        </w:rPr>
        <w:sectPr w:rsidR="000060B3">
          <w:footnotePr>
            <w:numRestart w:val="eachSect"/>
          </w:footnotePr>
          <w:pgSz w:w="12240" w:h="15840"/>
          <w:pgMar w:top="1418" w:right="1134" w:bottom="1134" w:left="1134" w:header="680" w:footer="567" w:gutter="0"/>
          <w:cols w:space="720"/>
        </w:sectPr>
      </w:pPr>
    </w:p>
    <w:p w14:paraId="42D3B847" w14:textId="77777777" w:rsidR="000060B3" w:rsidRDefault="000060B3" w:rsidP="000060B3">
      <w:pPr>
        <w:rPr>
          <w:lang w:eastAsia="zh-CN"/>
        </w:rPr>
      </w:pPr>
    </w:p>
    <w:p w14:paraId="4F516537" w14:textId="314483FA" w:rsidR="000060B3" w:rsidRDefault="000060B3" w:rsidP="000060B3">
      <w:pPr>
        <w:pStyle w:val="Heading3"/>
        <w:keepNext w:val="0"/>
      </w:pPr>
      <w:bookmarkStart w:id="111" w:name="_Toc56085231"/>
      <w:r>
        <w:t>5.5.2</w:t>
      </w:r>
      <w:r>
        <w:rPr>
          <w:rFonts w:ascii="Calibri" w:hAnsi="Calibri"/>
          <w:sz w:val="22"/>
          <w:szCs w:val="22"/>
          <w:lang w:eastAsia="sv-SE"/>
        </w:rPr>
        <w:tab/>
      </w:r>
      <w:r>
        <w:t>Channel bandwidths per operating band for CA</w:t>
      </w:r>
      <w:bookmarkEnd w:id="111"/>
    </w:p>
    <w:p w14:paraId="00A4DEA1" w14:textId="710C1B63" w:rsidR="000060B3" w:rsidRDefault="000060B3" w:rsidP="000060B3">
      <w:pPr>
        <w:pStyle w:val="TH"/>
        <w:keepNext w:val="0"/>
        <w:rPr>
          <w:lang w:eastAsia="zh-CN"/>
        </w:rPr>
      </w:pPr>
      <w:r>
        <w:t xml:space="preserve">Table 5.5.2-1: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0060B3" w14:paraId="5F620E6F" w14:textId="77777777" w:rsidTr="00D739E4">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4FFD6C54" w14:textId="77777777" w:rsidR="000060B3" w:rsidRDefault="000060B3" w:rsidP="00D739E4">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831A1F1" w14:textId="77777777" w:rsidR="000060B3" w:rsidRDefault="000060B3" w:rsidP="00D739E4">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31E6E2C" w14:textId="77777777" w:rsidR="000060B3" w:rsidRDefault="000060B3" w:rsidP="00D739E4">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31755CBC" w14:textId="77777777" w:rsidR="000060B3" w:rsidRDefault="000060B3" w:rsidP="00D739E4">
            <w:pPr>
              <w:keepLines/>
              <w:jc w:val="center"/>
              <w:rPr>
                <w:rFonts w:ascii="Arial" w:hAnsi="Arial"/>
                <w:b/>
                <w:sz w:val="18"/>
              </w:rPr>
            </w:pPr>
            <w:r>
              <w:rPr>
                <w:rFonts w:ascii="Arial" w:hAnsi="Arial"/>
                <w:b/>
                <w:sz w:val="18"/>
              </w:rPr>
              <w:t>SCS</w:t>
            </w:r>
          </w:p>
          <w:p w14:paraId="7E736E76" w14:textId="77777777" w:rsidR="000060B3" w:rsidRDefault="000060B3" w:rsidP="00D739E4">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61A0BA" w14:textId="77777777" w:rsidR="000060B3" w:rsidRDefault="000060B3" w:rsidP="00D739E4">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5FBCCA" w14:textId="77777777" w:rsidR="000060B3" w:rsidRDefault="000060B3" w:rsidP="00D739E4">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DA5439" w14:textId="77777777" w:rsidR="000060B3" w:rsidRDefault="000060B3" w:rsidP="00D739E4">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DDC316" w14:textId="77777777" w:rsidR="000060B3" w:rsidRDefault="000060B3" w:rsidP="00D739E4">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91D531" w14:textId="77777777" w:rsidR="000060B3" w:rsidRDefault="000060B3" w:rsidP="00D739E4">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ACAD76" w14:textId="77777777" w:rsidR="000060B3" w:rsidRDefault="000060B3" w:rsidP="00D739E4">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08780F3" w14:textId="77777777" w:rsidR="000060B3" w:rsidRDefault="000060B3" w:rsidP="00D739E4">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6AD880" w14:textId="77777777" w:rsidR="000060B3" w:rsidRDefault="000060B3" w:rsidP="00D739E4">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006178" w14:textId="77777777" w:rsidR="000060B3" w:rsidRDefault="000060B3" w:rsidP="00D739E4">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30A81090" w14:textId="77777777" w:rsidR="000060B3" w:rsidRDefault="000060B3" w:rsidP="00D739E4">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90213B" w14:textId="77777777" w:rsidR="000060B3" w:rsidRDefault="000060B3" w:rsidP="00D739E4">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57A1C2" w14:textId="77777777" w:rsidR="000060B3" w:rsidRDefault="000060B3" w:rsidP="00D739E4">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E57AB3" w14:textId="77777777" w:rsidR="000060B3" w:rsidRDefault="000060B3" w:rsidP="00D739E4">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A0FC18" w14:textId="77777777" w:rsidR="000060B3" w:rsidRDefault="000060B3" w:rsidP="00D739E4">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F4011A" w14:textId="77777777" w:rsidR="000060B3" w:rsidRDefault="000060B3" w:rsidP="00D739E4">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DDB4138" w14:textId="77777777" w:rsidR="000060B3" w:rsidRDefault="000060B3" w:rsidP="00D739E4">
            <w:pPr>
              <w:keepLines/>
              <w:jc w:val="center"/>
              <w:rPr>
                <w:rFonts w:ascii="Arial" w:hAnsi="Arial"/>
                <w:sz w:val="18"/>
              </w:rPr>
            </w:pPr>
            <w:r>
              <w:rPr>
                <w:rFonts w:ascii="Arial" w:hAnsi="Arial"/>
                <w:b/>
                <w:sz w:val="18"/>
              </w:rPr>
              <w:t>Bandwidth combination set</w:t>
            </w:r>
          </w:p>
        </w:tc>
      </w:tr>
      <w:tr w:rsidR="000060B3" w14:paraId="7AD3D692" w14:textId="77777777" w:rsidTr="00D739E4">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4FD0935D" w14:textId="77777777" w:rsidR="000060B3" w:rsidRDefault="000060B3" w:rsidP="00D739E4">
            <w:pPr>
              <w:keepLines/>
              <w:spacing w:after="0"/>
              <w:jc w:val="center"/>
              <w:rPr>
                <w:rFonts w:ascii="Arial" w:hAnsi="Arial"/>
                <w:sz w:val="18"/>
                <w:lang w:eastAsia="zh-CN"/>
              </w:rPr>
            </w:pPr>
            <w:r>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0FB224DD" w14:textId="77777777" w:rsidR="000060B3" w:rsidRDefault="000060B3" w:rsidP="00D739E4">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03CF01A" w14:textId="77777777" w:rsidR="000060B3" w:rsidRDefault="000060B3" w:rsidP="00D739E4">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CD3E9A9" w14:textId="77777777" w:rsidR="000060B3" w:rsidRDefault="000060B3" w:rsidP="00D73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8B7FEE3"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A4C7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1450B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6859A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B448D8D"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FF715F0"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118F7A"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B9F56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07CE66"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0860D6D"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BDD76F"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FE5FB7"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AAD7A2"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1F3ED7"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A818A" w14:textId="77777777" w:rsidR="000060B3" w:rsidRDefault="000060B3" w:rsidP="00D739E4">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087741" w14:textId="77777777" w:rsidR="000060B3" w:rsidRDefault="000060B3" w:rsidP="00D739E4">
            <w:pPr>
              <w:keepLines/>
              <w:spacing w:after="0"/>
              <w:jc w:val="center"/>
              <w:rPr>
                <w:rFonts w:ascii="Arial" w:hAnsi="Arial"/>
                <w:sz w:val="18"/>
                <w:lang w:eastAsia="zh-CN"/>
              </w:rPr>
            </w:pPr>
            <w:r>
              <w:rPr>
                <w:rFonts w:ascii="Arial" w:hAnsi="Arial"/>
                <w:sz w:val="18"/>
                <w:lang w:eastAsia="zh-CN"/>
              </w:rPr>
              <w:t>0</w:t>
            </w:r>
          </w:p>
        </w:tc>
      </w:tr>
      <w:tr w:rsidR="000060B3" w14:paraId="2AC2014C"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BDB96B3"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2312E04"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BF12E3"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4447A96" w14:textId="77777777" w:rsidR="000060B3" w:rsidRDefault="000060B3" w:rsidP="00D73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21FAA7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3DAF571"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06A69A"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321E69"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1C5926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38DD48E"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201756"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2C3095"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50A502"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D7389B"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A38E51"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978495"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2C602B9"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634EB1"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CED430"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AF00E4" w14:textId="77777777" w:rsidR="000060B3" w:rsidRDefault="000060B3" w:rsidP="00D739E4">
            <w:pPr>
              <w:spacing w:after="0"/>
              <w:rPr>
                <w:rFonts w:ascii="Arial" w:hAnsi="Arial"/>
                <w:sz w:val="18"/>
                <w:lang w:eastAsia="zh-CN"/>
              </w:rPr>
            </w:pPr>
          </w:p>
        </w:tc>
      </w:tr>
      <w:tr w:rsidR="000060B3" w14:paraId="5578F817"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FB88B9C"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5D0D90F"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823D1D2"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350FB2" w14:textId="77777777" w:rsidR="000060B3" w:rsidRDefault="000060B3" w:rsidP="00D73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BA81886"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AC1A5FF"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209EEE5"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21E9711"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9632C7"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26E0B3"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86F5CB"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901A27"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4826DC"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0778FC"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B94071"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E9F410"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44C87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ADE49"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E6FB0"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CF6C41" w14:textId="77777777" w:rsidR="000060B3" w:rsidRDefault="000060B3" w:rsidP="00D739E4">
            <w:pPr>
              <w:spacing w:after="0"/>
              <w:rPr>
                <w:rFonts w:ascii="Arial" w:hAnsi="Arial"/>
                <w:sz w:val="18"/>
                <w:lang w:eastAsia="zh-CN"/>
              </w:rPr>
            </w:pPr>
          </w:p>
        </w:tc>
      </w:tr>
      <w:tr w:rsidR="000060B3" w14:paraId="32F118ED"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D27B93"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1DB7B7C" w14:textId="77777777" w:rsidR="000060B3" w:rsidRDefault="000060B3" w:rsidP="00D739E4">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C1D3004" w14:textId="77777777" w:rsidR="000060B3" w:rsidRDefault="000060B3" w:rsidP="00D739E4">
            <w:pPr>
              <w:keepLines/>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36C7FFD7" w14:textId="77777777" w:rsidR="000060B3" w:rsidRDefault="000060B3" w:rsidP="00D73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1AEB4A5"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654FA1B"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50BA151"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389384"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78008CB" w14:textId="77777777" w:rsidR="000060B3" w:rsidRPr="00BD6C74" w:rsidRDefault="000060B3" w:rsidP="00D739E4">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E256A" w14:textId="77777777" w:rsidR="000060B3" w:rsidRPr="00BD6C74" w:rsidRDefault="000060B3" w:rsidP="00D739E4">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4E5342"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DCFFA3"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48094C"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89996D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3C2445"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948626E"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F4D700"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E8E7F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74406"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C995F7D" w14:textId="77777777" w:rsidR="000060B3" w:rsidRDefault="000060B3" w:rsidP="00D739E4">
            <w:pPr>
              <w:spacing w:after="0"/>
              <w:rPr>
                <w:rFonts w:ascii="Arial" w:hAnsi="Arial"/>
                <w:sz w:val="18"/>
                <w:lang w:eastAsia="zh-CN"/>
              </w:rPr>
            </w:pPr>
          </w:p>
        </w:tc>
      </w:tr>
      <w:tr w:rsidR="000060B3" w14:paraId="6F40322A"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655FFC2"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C419025"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4386AD"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B926D45" w14:textId="77777777" w:rsidR="000060B3" w:rsidRDefault="000060B3" w:rsidP="00D73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B76C269"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60D27E2"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BFFEF6"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A518ED"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BA3C26" w14:textId="77777777" w:rsidR="000060B3" w:rsidRPr="00BD6C74" w:rsidRDefault="000060B3" w:rsidP="00D739E4">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267FB" w14:textId="77777777" w:rsidR="000060B3" w:rsidRPr="00BD6C74" w:rsidRDefault="000060B3" w:rsidP="00D739E4">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17BCA7F"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5143A76"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38FEB"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D84F60C" w14:textId="77777777" w:rsidR="000060B3" w:rsidRPr="00BD6C74" w:rsidRDefault="000060B3" w:rsidP="00D739E4">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0E015BC"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AE8C03"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63E2A33"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E5E1EF"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96DF6"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19C2B91" w14:textId="77777777" w:rsidR="000060B3" w:rsidRDefault="000060B3" w:rsidP="00D739E4">
            <w:pPr>
              <w:spacing w:after="0"/>
              <w:rPr>
                <w:rFonts w:ascii="Arial" w:hAnsi="Arial"/>
                <w:sz w:val="18"/>
                <w:lang w:eastAsia="zh-CN"/>
              </w:rPr>
            </w:pPr>
          </w:p>
        </w:tc>
      </w:tr>
      <w:tr w:rsidR="000060B3" w14:paraId="34402CE8"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CD162F5"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7CE017B"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1BB988"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3A954D2" w14:textId="77777777" w:rsidR="000060B3" w:rsidRDefault="000060B3" w:rsidP="00D73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227E1E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F11CD5A"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FFAB1"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414206"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8EC555" w14:textId="77777777" w:rsidR="000060B3" w:rsidRPr="00BD6C74" w:rsidRDefault="000060B3" w:rsidP="00D739E4">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1352FF7" w14:textId="77777777" w:rsidR="000060B3" w:rsidRPr="00BD6C74" w:rsidRDefault="000060B3" w:rsidP="00D739E4">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7DC14A"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6D1451"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B1387F"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D14E81" w14:textId="77777777" w:rsidR="000060B3" w:rsidRPr="00BD6C74" w:rsidRDefault="000060B3" w:rsidP="00D739E4">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BD9A22"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FCEDA27"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93CECE"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717700"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EEFD64"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47B9642" w14:textId="77777777" w:rsidR="000060B3" w:rsidRDefault="000060B3" w:rsidP="00D739E4">
            <w:pPr>
              <w:spacing w:after="0"/>
              <w:rPr>
                <w:rFonts w:ascii="Arial" w:hAnsi="Arial"/>
                <w:sz w:val="18"/>
                <w:lang w:eastAsia="zh-CN"/>
              </w:rPr>
            </w:pPr>
          </w:p>
        </w:tc>
      </w:tr>
      <w:tr w:rsidR="000060B3" w14:paraId="1FB6C8F9"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D078C56"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459F80BB" w14:textId="77777777" w:rsidR="000060B3" w:rsidRDefault="000060B3" w:rsidP="00D739E4">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31A5656" w14:textId="77777777" w:rsidR="000060B3" w:rsidRPr="00E95BFE" w:rsidRDefault="000060B3" w:rsidP="00D739E4">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46ED0E5" w14:textId="77777777" w:rsidR="000060B3" w:rsidRPr="00E95BFE" w:rsidRDefault="000060B3" w:rsidP="00D739E4">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5A50CF1C"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2650FE"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FE08B8"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182FE"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2AFF65"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C94BD94"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39A238"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114D1"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9583A91"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8CB9FB2"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5364"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1E1A76"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A19E0"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EF8DA1"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191881" w14:textId="77777777" w:rsidR="000060B3" w:rsidRPr="00BD6C74" w:rsidRDefault="000060B3" w:rsidP="00D739E4">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7CDDD7D" w14:textId="77777777" w:rsidR="000060B3" w:rsidRDefault="000060B3" w:rsidP="00D739E4">
            <w:pPr>
              <w:spacing w:after="0"/>
              <w:rPr>
                <w:rFonts w:ascii="Arial" w:hAnsi="Arial"/>
                <w:sz w:val="18"/>
                <w:lang w:eastAsia="zh-CN"/>
              </w:rPr>
            </w:pPr>
          </w:p>
        </w:tc>
      </w:tr>
      <w:tr w:rsidR="000060B3" w14:paraId="09AB6921"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248B3A7"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20D42C" w14:textId="77777777" w:rsidR="000060B3" w:rsidRDefault="000060B3" w:rsidP="00D739E4">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58789943"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59C9428" w14:textId="77777777" w:rsidR="000060B3" w:rsidRPr="00E95BFE" w:rsidRDefault="000060B3" w:rsidP="00D739E4">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EC7CD4"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7D90A1"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22527E"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3B318"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7B5A"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1B3184"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477EAE"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AD39814"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7DF9F3"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5EAD271"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9819EE"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27BA57"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24979C"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D92D31"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A76B79" w14:textId="77777777" w:rsidR="000060B3" w:rsidRPr="00BD6C74" w:rsidRDefault="000060B3" w:rsidP="00D739E4">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2D2BD0D" w14:textId="77777777" w:rsidR="000060B3" w:rsidRDefault="000060B3" w:rsidP="00D739E4">
            <w:pPr>
              <w:spacing w:after="0"/>
              <w:rPr>
                <w:rFonts w:ascii="Arial" w:hAnsi="Arial"/>
                <w:sz w:val="18"/>
                <w:lang w:eastAsia="zh-CN"/>
              </w:rPr>
            </w:pPr>
          </w:p>
        </w:tc>
      </w:tr>
      <w:tr w:rsidR="000060B3" w14:paraId="5961C463"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FECBC75"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8068117" w14:textId="77777777" w:rsidR="000060B3" w:rsidRDefault="000060B3" w:rsidP="00D739E4">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C9305C0"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F509202" w14:textId="77777777" w:rsidR="000060B3" w:rsidRPr="00E95BFE" w:rsidRDefault="000060B3" w:rsidP="00D739E4">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40FE28EC"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74C989"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648AE0"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3081D3"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F15C4F"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D6F28AE"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7856DA"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FA8D983"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BAD5B25"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8E6B23"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10F9A"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1B08AC0"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C78857"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DC67256"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D1A0C" w14:textId="77777777" w:rsidR="000060B3" w:rsidRPr="00BD6C74" w:rsidRDefault="000060B3" w:rsidP="00D739E4">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47CF8CD" w14:textId="77777777" w:rsidR="000060B3" w:rsidRDefault="000060B3" w:rsidP="00D739E4">
            <w:pPr>
              <w:spacing w:after="0"/>
              <w:rPr>
                <w:rFonts w:ascii="Arial" w:hAnsi="Arial"/>
                <w:sz w:val="18"/>
                <w:lang w:eastAsia="zh-CN"/>
              </w:rPr>
            </w:pPr>
          </w:p>
        </w:tc>
      </w:tr>
      <w:tr w:rsidR="000060B3" w14:paraId="3673A843"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B7EF32"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6013DA" w14:textId="77777777" w:rsidR="000060B3" w:rsidRDefault="000060B3" w:rsidP="00D739E4">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5E65EFF" w14:textId="77777777" w:rsidR="000060B3" w:rsidRDefault="000060B3" w:rsidP="00D739E4">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51D73D71" w14:textId="77777777" w:rsidR="000060B3" w:rsidRDefault="000060B3" w:rsidP="00D739E4">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95D0BF7" w14:textId="77777777" w:rsidR="000060B3" w:rsidRPr="00BD6C74" w:rsidRDefault="000060B3" w:rsidP="00D739E4">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A0DC7F" w14:textId="77777777" w:rsidR="000060B3" w:rsidRPr="00BD6C74" w:rsidRDefault="000060B3" w:rsidP="00D739E4">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37BED7" w14:textId="77777777" w:rsidR="000060B3" w:rsidRPr="00BD6C74" w:rsidRDefault="000060B3" w:rsidP="00D739E4">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11B9D" w14:textId="77777777" w:rsidR="000060B3" w:rsidRPr="00BD6C74" w:rsidRDefault="000060B3" w:rsidP="00D739E4">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AD4A3F" w14:textId="77777777" w:rsidR="000060B3" w:rsidRPr="00BD6C74" w:rsidRDefault="000060B3" w:rsidP="00D739E4">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2064899" w14:textId="77777777" w:rsidR="000060B3" w:rsidRPr="00BD6C74" w:rsidRDefault="000060B3" w:rsidP="00D739E4">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1BFD36" w14:textId="77777777" w:rsidR="000060B3" w:rsidRPr="00BD6C74" w:rsidRDefault="000060B3" w:rsidP="00D739E4">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ACDBC1B"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1B6608E" w14:textId="77777777" w:rsidR="000060B3" w:rsidRPr="00BD6C74" w:rsidRDefault="000060B3" w:rsidP="00D739E4">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A2EE19" w14:textId="77777777" w:rsidR="000060B3" w:rsidRPr="00BD6C74" w:rsidRDefault="000060B3" w:rsidP="00D739E4">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94E5A2" w14:textId="77777777" w:rsidR="000060B3" w:rsidRPr="00BD6C74" w:rsidRDefault="000060B3" w:rsidP="00D739E4">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3A6CAB" w14:textId="77777777" w:rsidR="000060B3" w:rsidRPr="00BD6C74" w:rsidRDefault="000060B3" w:rsidP="00D739E4">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467966A"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02467B"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356E50D" w14:textId="77777777" w:rsidR="000060B3" w:rsidRPr="00BD6C74" w:rsidRDefault="000060B3" w:rsidP="00D739E4">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79E140A" w14:textId="77777777" w:rsidR="000060B3" w:rsidRDefault="000060B3" w:rsidP="00D739E4">
            <w:pPr>
              <w:spacing w:after="0"/>
              <w:rPr>
                <w:rFonts w:ascii="Arial" w:hAnsi="Arial"/>
                <w:sz w:val="18"/>
                <w:lang w:eastAsia="zh-CN"/>
              </w:rPr>
            </w:pPr>
          </w:p>
        </w:tc>
      </w:tr>
      <w:tr w:rsidR="000060B3" w14:paraId="507388A2"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0AEA02"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C01622"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B1DF42A"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72CB29F" w14:textId="77777777" w:rsidR="000060B3" w:rsidRDefault="000060B3" w:rsidP="00D739E4">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28CD3C8E"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98CF4D"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55B442"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F12869"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A81537"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C42CD59"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9CCBE87"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B609CD"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8A2BF43"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6903340"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AE3C8"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D15F14"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93991"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62251A"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361D7B"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15B2A6" w14:textId="77777777" w:rsidR="000060B3" w:rsidRDefault="000060B3" w:rsidP="00D739E4">
            <w:pPr>
              <w:spacing w:after="0"/>
              <w:rPr>
                <w:rFonts w:ascii="Arial" w:hAnsi="Arial"/>
                <w:sz w:val="18"/>
                <w:lang w:eastAsia="zh-CN"/>
              </w:rPr>
            </w:pPr>
          </w:p>
        </w:tc>
      </w:tr>
      <w:tr w:rsidR="000060B3" w14:paraId="580FECFF" w14:textId="77777777" w:rsidTr="00D739E4">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B4D9247" w14:textId="77777777" w:rsidR="000060B3" w:rsidRDefault="000060B3" w:rsidP="00D739E4">
            <w:pPr>
              <w:keepLines/>
              <w:spacing w:after="0"/>
              <w:jc w:val="center"/>
              <w:rPr>
                <w:rFonts w:ascii="Arial" w:hAnsi="Arial"/>
                <w:sz w:val="18"/>
                <w:lang w:eastAsia="zh-CN"/>
              </w:rPr>
            </w:pPr>
            <w:r>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9F1AF6B" w14:textId="77777777" w:rsidR="000060B3" w:rsidRDefault="000060B3" w:rsidP="00D739E4">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7E37F00" w14:textId="77777777" w:rsidR="000060B3" w:rsidRDefault="000060B3" w:rsidP="00D739E4">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6D8C08C0" w14:textId="77777777" w:rsidR="000060B3" w:rsidRDefault="000060B3" w:rsidP="00D73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038A15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93511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99BA7B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37D0932"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ED6791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4F11EFB"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3E6E08"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0037F"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62E9C3"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5AEDABF"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A35D"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29CF53"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0360E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A8FE71"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036304F" w14:textId="77777777" w:rsidR="000060B3" w:rsidRDefault="000060B3" w:rsidP="00D739E4">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E818E4" w14:textId="77777777" w:rsidR="000060B3" w:rsidRDefault="000060B3" w:rsidP="00D739E4">
            <w:pPr>
              <w:keepLines/>
              <w:spacing w:after="0"/>
              <w:jc w:val="center"/>
              <w:rPr>
                <w:rFonts w:ascii="Arial" w:hAnsi="Arial"/>
                <w:sz w:val="18"/>
                <w:lang w:eastAsia="zh-CN"/>
              </w:rPr>
            </w:pPr>
            <w:r>
              <w:rPr>
                <w:rFonts w:ascii="Arial" w:hAnsi="Arial"/>
                <w:sz w:val="18"/>
                <w:lang w:eastAsia="zh-CN"/>
              </w:rPr>
              <w:t>0</w:t>
            </w:r>
          </w:p>
        </w:tc>
      </w:tr>
      <w:tr w:rsidR="000060B3" w14:paraId="6242308C"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603CA60"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A77B99E"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E1895E0"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003A840D" w14:textId="77777777" w:rsidR="000060B3" w:rsidRDefault="000060B3" w:rsidP="00D73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E899BF"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95F28F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2B3D8F5"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971C9F" w14:textId="77777777" w:rsidR="000060B3" w:rsidRDefault="000060B3" w:rsidP="00D739E4">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831F600"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B7299A"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C3DD59"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F8875"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2C446"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608E1E"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38E2D3"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628EE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10C3A7"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EBD3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1D3E13"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E30BA3" w14:textId="77777777" w:rsidR="000060B3" w:rsidRDefault="000060B3" w:rsidP="00D739E4">
            <w:pPr>
              <w:spacing w:after="0"/>
              <w:rPr>
                <w:rFonts w:ascii="Arial" w:hAnsi="Arial"/>
                <w:sz w:val="18"/>
                <w:lang w:eastAsia="zh-CN"/>
              </w:rPr>
            </w:pPr>
          </w:p>
        </w:tc>
      </w:tr>
      <w:tr w:rsidR="000060B3" w14:paraId="0FE1E855"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04D5DE0"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172D3F"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B2F9FAE"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2D0DAF3A" w14:textId="77777777" w:rsidR="000060B3" w:rsidRDefault="000060B3" w:rsidP="00D73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0815D2"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39D34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6B619F"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8D0EC0" w14:textId="77777777" w:rsidR="000060B3" w:rsidRDefault="000060B3" w:rsidP="00D739E4">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7BD940"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94A75F8"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C7F8A"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D59FCF"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609767"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09CFDAB"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BC6C40"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91B91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760856"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2A9D70"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E6B57E"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CD7A84" w14:textId="77777777" w:rsidR="000060B3" w:rsidRDefault="000060B3" w:rsidP="00D739E4">
            <w:pPr>
              <w:spacing w:after="0"/>
              <w:rPr>
                <w:rFonts w:ascii="Arial" w:hAnsi="Arial"/>
                <w:sz w:val="18"/>
                <w:lang w:eastAsia="zh-CN"/>
              </w:rPr>
            </w:pPr>
          </w:p>
        </w:tc>
      </w:tr>
      <w:tr w:rsidR="000060B3" w14:paraId="53E94DF0"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89AB834"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998CFE" w14:textId="77777777" w:rsidR="000060B3" w:rsidRDefault="000060B3" w:rsidP="00D739E4">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7C2A78B" w14:textId="77777777" w:rsidR="000060B3" w:rsidRDefault="000060B3" w:rsidP="00D739E4">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71A24CF8" w14:textId="77777777" w:rsidR="000060B3" w:rsidRDefault="000060B3" w:rsidP="00D739E4">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A6FBF40"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C08EF8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D958C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2F51C9" w14:textId="77777777" w:rsidR="000060B3" w:rsidRDefault="000060B3" w:rsidP="00D739E4">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616C28" w14:textId="77777777" w:rsidR="000060B3" w:rsidRDefault="000060B3" w:rsidP="00D739E4">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7EEFBB"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BFB16D"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0669ED"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61AA64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76AC5D2"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33C7B5"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B8129F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34DAC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BAC908"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F1A96"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56BCECC" w14:textId="77777777" w:rsidR="000060B3" w:rsidRDefault="000060B3" w:rsidP="00D739E4">
            <w:pPr>
              <w:spacing w:after="0"/>
              <w:rPr>
                <w:rFonts w:ascii="Arial" w:hAnsi="Arial"/>
                <w:sz w:val="18"/>
                <w:lang w:eastAsia="zh-CN"/>
              </w:rPr>
            </w:pPr>
          </w:p>
        </w:tc>
      </w:tr>
      <w:tr w:rsidR="000060B3" w14:paraId="565CC430"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85FC442"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CF8EA2C"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43C7DCB"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28620" w14:textId="77777777" w:rsidR="000060B3" w:rsidRDefault="000060B3" w:rsidP="00D739E4">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ED04801"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76701B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B8A70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7ECE5E7"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3C9C6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E48A17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680750"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ED45C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9BBD1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EB1D93F"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E82112"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1F49B1EB"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3B39F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2ACDE3"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93031"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82AA084" w14:textId="77777777" w:rsidR="000060B3" w:rsidRDefault="000060B3" w:rsidP="00D739E4">
            <w:pPr>
              <w:spacing w:after="0"/>
              <w:rPr>
                <w:rFonts w:ascii="Arial" w:hAnsi="Arial"/>
                <w:sz w:val="18"/>
                <w:lang w:eastAsia="zh-CN"/>
              </w:rPr>
            </w:pPr>
          </w:p>
        </w:tc>
      </w:tr>
      <w:tr w:rsidR="000060B3" w14:paraId="6C163B41"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FDF5648"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FDD0C2"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53EA30E"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F021E3C" w14:textId="77777777" w:rsidR="000060B3" w:rsidRDefault="000060B3" w:rsidP="00D739E4">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F4ECEF2"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D65EA2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D5155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A07A67"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84AC6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7470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CCE6A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9927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3504D2"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C06D69C"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64154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39159AC"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2A189D"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FF25EA"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5E448C"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786DBA" w14:textId="77777777" w:rsidR="000060B3" w:rsidRDefault="000060B3" w:rsidP="00D739E4">
            <w:pPr>
              <w:spacing w:after="0"/>
              <w:rPr>
                <w:rFonts w:ascii="Arial" w:hAnsi="Arial"/>
                <w:sz w:val="18"/>
                <w:lang w:eastAsia="zh-CN"/>
              </w:rPr>
            </w:pPr>
          </w:p>
        </w:tc>
      </w:tr>
      <w:tr w:rsidR="000060B3" w14:paraId="4E5D4E6E"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BEC1FC8"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8BF62E" w14:textId="77777777" w:rsidR="000060B3" w:rsidRDefault="000060B3" w:rsidP="00D739E4">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06FF0DE" w14:textId="77777777" w:rsidR="000060B3" w:rsidRPr="00E95BFE" w:rsidRDefault="000060B3" w:rsidP="00D739E4">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21784A4B" w14:textId="77777777" w:rsidR="000060B3" w:rsidRPr="00E95BFE" w:rsidRDefault="000060B3" w:rsidP="00D739E4">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EC6EA5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184C2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2DE0B0"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119116"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F7C7F7"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6BF39C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195D0B"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513343C"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C78EFB"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EC4FAF7"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DCB005"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5984F0"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4DABDA"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C69AAC"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286F1C"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53B489C" w14:textId="77777777" w:rsidR="000060B3" w:rsidRDefault="000060B3" w:rsidP="00D739E4">
            <w:pPr>
              <w:spacing w:after="0"/>
              <w:rPr>
                <w:rFonts w:ascii="Arial" w:hAnsi="Arial"/>
                <w:sz w:val="18"/>
                <w:lang w:eastAsia="zh-CN"/>
              </w:rPr>
            </w:pPr>
          </w:p>
        </w:tc>
      </w:tr>
      <w:tr w:rsidR="000060B3" w14:paraId="18CAC3B3"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C96AFEB"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E7C207" w14:textId="77777777" w:rsidR="000060B3" w:rsidRDefault="000060B3" w:rsidP="00D739E4">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350B89E5"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6B5D9B4" w14:textId="77777777" w:rsidR="000060B3" w:rsidRPr="00E95BFE" w:rsidRDefault="000060B3" w:rsidP="00D739E4">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96D9B1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E4A7BC"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03CF55"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5C94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772A4A"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49E4B01"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7B00AF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A1F9B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BF542E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14BA4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B73F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DC7E82"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EE086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C56D0E"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F55B73"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2C20871" w14:textId="77777777" w:rsidR="000060B3" w:rsidRDefault="000060B3" w:rsidP="00D739E4">
            <w:pPr>
              <w:spacing w:after="0"/>
              <w:rPr>
                <w:rFonts w:ascii="Arial" w:hAnsi="Arial"/>
                <w:sz w:val="18"/>
                <w:lang w:eastAsia="zh-CN"/>
              </w:rPr>
            </w:pPr>
          </w:p>
        </w:tc>
      </w:tr>
      <w:tr w:rsidR="000060B3" w14:paraId="45BAFE19"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5C26C31"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EBD562F" w14:textId="77777777" w:rsidR="000060B3" w:rsidRDefault="000060B3" w:rsidP="00D739E4">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40A046BB"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C63EEF" w14:textId="77777777" w:rsidR="000060B3" w:rsidRPr="00E95BFE" w:rsidRDefault="000060B3" w:rsidP="00D739E4">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695035"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36E4FD"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FB6851"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DDE44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B9DE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35C1DF"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B53C3"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AA9522F"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28F9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F0B8EB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6FBE4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E4816A"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45997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1E7CBF"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A47C89"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94A62BE" w14:textId="77777777" w:rsidR="000060B3" w:rsidRDefault="000060B3" w:rsidP="00D739E4">
            <w:pPr>
              <w:spacing w:after="0"/>
              <w:rPr>
                <w:rFonts w:ascii="Arial" w:hAnsi="Arial"/>
                <w:sz w:val="18"/>
                <w:lang w:eastAsia="zh-CN"/>
              </w:rPr>
            </w:pPr>
          </w:p>
        </w:tc>
      </w:tr>
      <w:tr w:rsidR="000060B3" w14:paraId="1AFD5D5B"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1B2CE37"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39DD23F" w14:textId="77777777" w:rsidR="000060B3" w:rsidRDefault="000060B3" w:rsidP="00D739E4">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4897928D" w14:textId="77777777" w:rsidR="000060B3" w:rsidRDefault="000060B3" w:rsidP="00D739E4">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79DE18FD" w14:textId="77777777" w:rsidR="000060B3" w:rsidRDefault="000060B3" w:rsidP="00D739E4">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871A615" w14:textId="77777777" w:rsidR="000060B3" w:rsidRDefault="000060B3" w:rsidP="00D739E4">
            <w:pPr>
              <w:spacing w:after="0"/>
              <w:rPr>
                <w:rFonts w:ascii="Arial" w:hAnsi="Arial"/>
                <w:sz w:val="18"/>
                <w:lang w:eastAsia="zh-CN"/>
              </w:rPr>
            </w:pPr>
          </w:p>
        </w:tc>
      </w:tr>
      <w:tr w:rsidR="000060B3" w14:paraId="4FBE88D9" w14:textId="77777777" w:rsidTr="00D739E4">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04F32ADA" w14:textId="77777777" w:rsidR="000060B3" w:rsidRDefault="000060B3" w:rsidP="00D739E4">
            <w:pPr>
              <w:keepLines/>
              <w:spacing w:after="0"/>
              <w:jc w:val="center"/>
              <w:rPr>
                <w:rFonts w:ascii="Arial" w:hAnsi="Arial"/>
                <w:sz w:val="18"/>
                <w:lang w:eastAsia="zh-CN"/>
              </w:rPr>
            </w:pPr>
            <w:r>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FBFA8E9" w14:textId="77777777" w:rsidR="000060B3" w:rsidRDefault="000060B3" w:rsidP="00D739E4">
            <w:pPr>
              <w:pStyle w:val="TAL"/>
              <w:jc w:val="center"/>
              <w:rPr>
                <w:lang w:eastAsia="zh-CN"/>
              </w:rPr>
            </w:pPr>
            <w:r>
              <w:rPr>
                <w:lang w:eastAsia="zh-CN"/>
              </w:rPr>
              <w:t>CA_n257G</w:t>
            </w:r>
          </w:p>
          <w:p w14:paraId="76BFE9ED" w14:textId="77777777" w:rsidR="000060B3" w:rsidRDefault="000060B3" w:rsidP="00D739E4">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B7E2FE5" w14:textId="77777777" w:rsidR="000060B3" w:rsidRDefault="000060B3" w:rsidP="00D739E4">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3003556" w14:textId="77777777" w:rsidR="000060B3" w:rsidRDefault="000060B3" w:rsidP="00D73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A0B199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E12DFD"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AE19F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27683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BD591AB"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B4233D8"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CBE6DF"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64C729"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395B0B"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E668519"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0CCA3A"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B6EB1D"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667B6B"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99A771"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B95F5C" w14:textId="77777777" w:rsidR="000060B3" w:rsidRDefault="000060B3" w:rsidP="00D739E4">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8C26EF" w14:textId="77777777" w:rsidR="000060B3" w:rsidRDefault="000060B3" w:rsidP="00D739E4">
            <w:pPr>
              <w:keepLines/>
              <w:spacing w:after="0"/>
              <w:jc w:val="center"/>
              <w:rPr>
                <w:rFonts w:ascii="Arial" w:hAnsi="Arial"/>
                <w:sz w:val="18"/>
                <w:lang w:eastAsia="zh-CN"/>
              </w:rPr>
            </w:pPr>
            <w:r>
              <w:rPr>
                <w:rFonts w:ascii="Arial" w:hAnsi="Arial"/>
                <w:sz w:val="18"/>
                <w:lang w:eastAsia="zh-CN"/>
              </w:rPr>
              <w:t>0</w:t>
            </w:r>
          </w:p>
        </w:tc>
      </w:tr>
      <w:tr w:rsidR="000060B3" w14:paraId="6BF0FB7B"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94C77E"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B624BB"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7AC12B7"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F56EF30" w14:textId="77777777" w:rsidR="000060B3" w:rsidRDefault="000060B3" w:rsidP="00D73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522F62D"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94B123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00670BF"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21FFBAB"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06B660"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C8F3FE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92DE7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6CDA57"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0F90C"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A5F191A"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2C8D2"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EEF9FA"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8D5EC"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37A00"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DC45D7"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4701C0D" w14:textId="77777777" w:rsidR="000060B3" w:rsidRDefault="000060B3" w:rsidP="00D739E4">
            <w:pPr>
              <w:spacing w:after="0"/>
              <w:rPr>
                <w:rFonts w:ascii="Arial" w:hAnsi="Arial"/>
                <w:sz w:val="18"/>
                <w:lang w:eastAsia="zh-CN"/>
              </w:rPr>
            </w:pPr>
          </w:p>
        </w:tc>
      </w:tr>
      <w:tr w:rsidR="000060B3" w14:paraId="42D73FCE"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EC98F2"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DB427C0"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65AE31"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ED8658A" w14:textId="77777777" w:rsidR="000060B3" w:rsidRDefault="000060B3" w:rsidP="00D73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EBC53DF"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9EA6BD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385BDF"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292D0B"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B1A6DB"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25B11A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C1E5D2"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9AB089"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73634A"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DB500E5"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04A81"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66ED56"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ABD81C"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8E51CF"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E54F6A"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24477D" w14:textId="77777777" w:rsidR="000060B3" w:rsidRDefault="000060B3" w:rsidP="00D739E4">
            <w:pPr>
              <w:spacing w:after="0"/>
              <w:rPr>
                <w:rFonts w:ascii="Arial" w:hAnsi="Arial"/>
                <w:sz w:val="18"/>
                <w:lang w:eastAsia="zh-CN"/>
              </w:rPr>
            </w:pPr>
          </w:p>
        </w:tc>
      </w:tr>
      <w:tr w:rsidR="000060B3" w14:paraId="2D0605E8"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6B7A0EB"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DA54477" w14:textId="77777777" w:rsidR="000060B3" w:rsidRDefault="000060B3" w:rsidP="00D739E4">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840750E" w14:textId="77777777" w:rsidR="000060B3" w:rsidRDefault="000060B3" w:rsidP="00D739E4">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BD75C2C" w14:textId="77777777" w:rsidR="000060B3" w:rsidRDefault="000060B3" w:rsidP="00D739E4">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1FF7E5C5"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66B9F"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CB56F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D39E37"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697A13"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7CF96D"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79B23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B71690"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E974B1"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02E971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676A0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85B877A"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9339A"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ED8472"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FED9AA"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F116D7" w14:textId="77777777" w:rsidR="000060B3" w:rsidRDefault="000060B3" w:rsidP="00D739E4">
            <w:pPr>
              <w:spacing w:after="0"/>
              <w:rPr>
                <w:rFonts w:ascii="Arial" w:hAnsi="Arial"/>
                <w:sz w:val="18"/>
                <w:lang w:eastAsia="zh-CN"/>
              </w:rPr>
            </w:pPr>
          </w:p>
        </w:tc>
      </w:tr>
      <w:tr w:rsidR="000060B3" w14:paraId="41271835"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1D59EA"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0F4E89"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644A028"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01C0F5D4" w14:textId="77777777" w:rsidR="000060B3" w:rsidRDefault="000060B3" w:rsidP="00D739E4">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2A36A9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23CA22F"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6BD90"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8432B0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D5C292"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A96229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CBA0CF7"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90415D"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285A57"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1E6F0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E956A6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20DB7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907ECF"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D9A79"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BF48B"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E13125" w14:textId="77777777" w:rsidR="000060B3" w:rsidRDefault="000060B3" w:rsidP="00D739E4">
            <w:pPr>
              <w:spacing w:after="0"/>
              <w:rPr>
                <w:rFonts w:ascii="Arial" w:hAnsi="Arial"/>
                <w:sz w:val="18"/>
                <w:lang w:eastAsia="zh-CN"/>
              </w:rPr>
            </w:pPr>
          </w:p>
        </w:tc>
      </w:tr>
      <w:tr w:rsidR="000060B3" w14:paraId="1AECDB8E"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3D872D6"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1BA3D74"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0D47072"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0EA8F12" w14:textId="77777777" w:rsidR="000060B3" w:rsidRDefault="000060B3" w:rsidP="00D739E4">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7F6E3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B43B87"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5C7412"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DDCD9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23E8A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A11240"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461B7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983B3C"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F253D9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2B7DC8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2944D2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60EC1F"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4F2D0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37EBE6F"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5C62D8"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48CCFE" w14:textId="77777777" w:rsidR="000060B3" w:rsidRDefault="000060B3" w:rsidP="00D739E4">
            <w:pPr>
              <w:spacing w:after="0"/>
              <w:rPr>
                <w:rFonts w:ascii="Arial" w:hAnsi="Arial"/>
                <w:sz w:val="18"/>
                <w:lang w:eastAsia="zh-CN"/>
              </w:rPr>
            </w:pPr>
          </w:p>
        </w:tc>
      </w:tr>
      <w:tr w:rsidR="000060B3" w14:paraId="1FA281E2"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BAFA1AC"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D9E7BF" w14:textId="77777777" w:rsidR="000060B3" w:rsidRDefault="000060B3" w:rsidP="00D739E4">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219C874B" w14:textId="77777777" w:rsidR="000060B3" w:rsidRPr="00E95BFE" w:rsidRDefault="000060B3" w:rsidP="00D739E4">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CFF1A4C" w14:textId="77777777" w:rsidR="000060B3" w:rsidRPr="00E95BFE" w:rsidRDefault="000060B3" w:rsidP="00D739E4">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1A0851D"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1F898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B80F1"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E7E4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F7D1B"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96F2C5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048335"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D2A694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F15F7F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8D6FF5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0FB947"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543A37F"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41CA6"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2BDA28"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CFFCE"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3CE626C" w14:textId="77777777" w:rsidR="000060B3" w:rsidRDefault="000060B3" w:rsidP="00D739E4">
            <w:pPr>
              <w:spacing w:after="0"/>
              <w:rPr>
                <w:rFonts w:ascii="Arial" w:hAnsi="Arial"/>
                <w:sz w:val="18"/>
                <w:lang w:eastAsia="zh-CN"/>
              </w:rPr>
            </w:pPr>
          </w:p>
        </w:tc>
      </w:tr>
      <w:tr w:rsidR="000060B3" w14:paraId="2995E97A"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5D7ADE"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53F603A" w14:textId="77777777" w:rsidR="000060B3" w:rsidRDefault="000060B3" w:rsidP="00D739E4">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1B5B7926"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F4365D2" w14:textId="77777777" w:rsidR="000060B3" w:rsidRPr="00E95BFE" w:rsidRDefault="000060B3" w:rsidP="00D739E4">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77A5F9E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714A91"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67E4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686A2C"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132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F1414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61AAD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E3CB7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01EB3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8E251"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FEE84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220E77"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1ABD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7960CD"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8343DB"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8CF08EB" w14:textId="77777777" w:rsidR="000060B3" w:rsidRDefault="000060B3" w:rsidP="00D739E4">
            <w:pPr>
              <w:spacing w:after="0"/>
              <w:rPr>
                <w:rFonts w:ascii="Arial" w:hAnsi="Arial"/>
                <w:sz w:val="18"/>
                <w:lang w:eastAsia="zh-CN"/>
              </w:rPr>
            </w:pPr>
          </w:p>
        </w:tc>
      </w:tr>
      <w:tr w:rsidR="000060B3" w14:paraId="39C71259"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2AB972"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D19393C" w14:textId="77777777" w:rsidR="000060B3" w:rsidRDefault="000060B3" w:rsidP="00D739E4">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BB57F27"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4CDBB22A" w14:textId="77777777" w:rsidR="000060B3" w:rsidRPr="00E95BFE" w:rsidRDefault="000060B3" w:rsidP="00D739E4">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234EDB8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48EE4A"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EA465A"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99D0C0"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EA185D"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BB56D9D"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B2B53"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FA02C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48FD87"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F332C90"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41685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4D2EF2"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EC31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260417F"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BD78AF"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CCB995B" w14:textId="77777777" w:rsidR="000060B3" w:rsidRDefault="000060B3" w:rsidP="00D739E4">
            <w:pPr>
              <w:spacing w:after="0"/>
              <w:rPr>
                <w:rFonts w:ascii="Arial" w:hAnsi="Arial"/>
                <w:sz w:val="18"/>
                <w:lang w:eastAsia="zh-CN"/>
              </w:rPr>
            </w:pPr>
          </w:p>
        </w:tc>
      </w:tr>
      <w:tr w:rsidR="000060B3" w14:paraId="05C928A3"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517B574"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98E3CE" w14:textId="77777777" w:rsidR="000060B3" w:rsidRDefault="000060B3" w:rsidP="00D739E4">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682650" w14:textId="77777777" w:rsidR="000060B3" w:rsidRDefault="000060B3" w:rsidP="00D739E4">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B9281AF" w14:textId="77777777" w:rsidR="000060B3" w:rsidRDefault="000060B3" w:rsidP="00D739E4">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86005F" w14:textId="77777777" w:rsidR="000060B3" w:rsidRDefault="000060B3" w:rsidP="00D739E4">
            <w:pPr>
              <w:spacing w:after="0"/>
              <w:rPr>
                <w:rFonts w:ascii="Arial" w:hAnsi="Arial"/>
                <w:sz w:val="18"/>
                <w:lang w:eastAsia="zh-CN"/>
              </w:rPr>
            </w:pPr>
          </w:p>
        </w:tc>
      </w:tr>
      <w:tr w:rsidR="000060B3" w14:paraId="78D236AC" w14:textId="77777777" w:rsidTr="00D739E4">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1128ACD1" w14:textId="77777777" w:rsidR="000060B3" w:rsidRDefault="000060B3" w:rsidP="00D739E4">
            <w:pPr>
              <w:keepLines/>
              <w:spacing w:after="0"/>
              <w:jc w:val="center"/>
              <w:rPr>
                <w:rFonts w:ascii="Arial" w:hAnsi="Arial"/>
                <w:sz w:val="18"/>
                <w:lang w:eastAsia="zh-CN"/>
              </w:rPr>
            </w:pPr>
            <w:r>
              <w:rPr>
                <w:rFonts w:ascii="Arial" w:hAnsi="Arial"/>
                <w:sz w:val="18"/>
                <w:lang w:eastAsia="zh-CN"/>
              </w:rPr>
              <w:t>CA_n1A-n78A-n79A-n257I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07A78DC" w14:textId="77777777" w:rsidR="000060B3" w:rsidRPr="0098275B" w:rsidRDefault="000060B3" w:rsidP="00D739E4">
            <w:pPr>
              <w:keepLines/>
              <w:spacing w:after="0"/>
              <w:jc w:val="center"/>
              <w:rPr>
                <w:rFonts w:ascii="Arial" w:hAnsi="Arial"/>
                <w:sz w:val="18"/>
                <w:lang w:eastAsia="zh-CN"/>
              </w:rPr>
            </w:pPr>
            <w:r w:rsidRPr="0098275B">
              <w:rPr>
                <w:rFonts w:ascii="Arial" w:hAnsi="Arial"/>
                <w:sz w:val="18"/>
                <w:lang w:eastAsia="zh-CN"/>
              </w:rPr>
              <w:t>CA_n257G</w:t>
            </w:r>
          </w:p>
          <w:p w14:paraId="557B6CD5" w14:textId="77777777" w:rsidR="000060B3" w:rsidRPr="0098275B" w:rsidRDefault="000060B3" w:rsidP="00D739E4">
            <w:pPr>
              <w:keepLines/>
              <w:spacing w:after="0"/>
              <w:jc w:val="center"/>
              <w:rPr>
                <w:rFonts w:ascii="Arial" w:hAnsi="Arial"/>
                <w:sz w:val="18"/>
                <w:lang w:eastAsia="zh-CN"/>
              </w:rPr>
            </w:pPr>
            <w:r w:rsidRPr="0098275B">
              <w:rPr>
                <w:rFonts w:ascii="Arial" w:hAnsi="Arial"/>
                <w:sz w:val="18"/>
                <w:lang w:eastAsia="zh-CN"/>
              </w:rPr>
              <w:t>CA_n257H</w:t>
            </w:r>
          </w:p>
          <w:p w14:paraId="7B0B0A35" w14:textId="77777777" w:rsidR="000060B3" w:rsidRDefault="000060B3" w:rsidP="00D739E4">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193837E" w14:textId="77777777" w:rsidR="000060B3" w:rsidRDefault="000060B3" w:rsidP="00D739E4">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3287CDF" w14:textId="77777777" w:rsidR="000060B3" w:rsidRDefault="000060B3" w:rsidP="00D73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034B59D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C27D5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4F9CEB"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43CF32"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707340"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6024008"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F4E52"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C6A57"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8818B"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1AE8798"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947A61"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7C2DE"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6B7A37"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3C7955"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077431" w14:textId="77777777" w:rsidR="000060B3" w:rsidRDefault="000060B3" w:rsidP="00D739E4">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014C20" w14:textId="77777777" w:rsidR="000060B3" w:rsidRDefault="000060B3" w:rsidP="00D739E4">
            <w:pPr>
              <w:keepLines/>
              <w:spacing w:after="0"/>
              <w:jc w:val="center"/>
              <w:rPr>
                <w:rFonts w:ascii="Arial" w:hAnsi="Arial"/>
                <w:sz w:val="18"/>
                <w:lang w:eastAsia="zh-CN"/>
              </w:rPr>
            </w:pPr>
            <w:r>
              <w:rPr>
                <w:rFonts w:ascii="Arial" w:hAnsi="Arial"/>
                <w:sz w:val="18"/>
                <w:lang w:eastAsia="zh-CN"/>
              </w:rPr>
              <w:t>0</w:t>
            </w:r>
          </w:p>
        </w:tc>
      </w:tr>
      <w:tr w:rsidR="000060B3" w14:paraId="7F276167"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5687"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6C3E34"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39B1D78"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0C65080" w14:textId="77777777" w:rsidR="000060B3" w:rsidRDefault="000060B3" w:rsidP="00D73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30AF20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5F4B55C"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DE860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C995D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68608E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10A823"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0F2A38"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D38892"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2B4E56"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F691879"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DCD4FE"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E3D1A5"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EE515A"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B3BC30"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477D1D"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97AF28" w14:textId="77777777" w:rsidR="000060B3" w:rsidRDefault="000060B3" w:rsidP="00D739E4">
            <w:pPr>
              <w:spacing w:after="0"/>
              <w:rPr>
                <w:rFonts w:ascii="Arial" w:hAnsi="Arial"/>
                <w:sz w:val="18"/>
                <w:lang w:eastAsia="zh-CN"/>
              </w:rPr>
            </w:pPr>
          </w:p>
        </w:tc>
      </w:tr>
      <w:tr w:rsidR="000060B3" w14:paraId="0D3584D2"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4D09E63"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258FA14"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A7EC15B"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BCCB612" w14:textId="77777777" w:rsidR="000060B3" w:rsidRDefault="000060B3" w:rsidP="00D73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771AD9B"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F1DB75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0FB95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45D037"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1519BC2"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D129C8"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3CC25C"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F9220E"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9C5CBD"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79E767C"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432E2"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90FF0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93FA0B"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EC5DAD"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D27BFC"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9EB269F" w14:textId="77777777" w:rsidR="000060B3" w:rsidRDefault="000060B3" w:rsidP="00D739E4">
            <w:pPr>
              <w:spacing w:after="0"/>
              <w:rPr>
                <w:rFonts w:ascii="Arial" w:hAnsi="Arial"/>
                <w:sz w:val="18"/>
                <w:lang w:eastAsia="zh-CN"/>
              </w:rPr>
            </w:pPr>
          </w:p>
        </w:tc>
      </w:tr>
      <w:tr w:rsidR="000060B3" w14:paraId="28FD037D"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93524B5"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6CE2B56" w14:textId="77777777" w:rsidR="000060B3" w:rsidRDefault="000060B3" w:rsidP="00D739E4">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0E617E8D" w14:textId="77777777" w:rsidR="000060B3" w:rsidRDefault="000060B3" w:rsidP="00D739E4">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D40A7CF" w14:textId="77777777" w:rsidR="000060B3" w:rsidRDefault="000060B3" w:rsidP="00D739E4">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4472A011"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C738D4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FFEC9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23D97C"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B3D4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94B388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C40AB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DC553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BD078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D7826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20BD3"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7C5ACB"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3FFFB"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6FF8AE"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0367"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23583E" w14:textId="77777777" w:rsidR="000060B3" w:rsidRDefault="000060B3" w:rsidP="00D739E4">
            <w:pPr>
              <w:spacing w:after="0"/>
              <w:rPr>
                <w:rFonts w:ascii="Arial" w:hAnsi="Arial"/>
                <w:sz w:val="18"/>
                <w:lang w:eastAsia="zh-CN"/>
              </w:rPr>
            </w:pPr>
          </w:p>
        </w:tc>
      </w:tr>
      <w:tr w:rsidR="000060B3" w14:paraId="1397515A"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B9866"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9922731"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6F66E19"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6EA931E" w14:textId="77777777" w:rsidR="000060B3" w:rsidRDefault="000060B3" w:rsidP="00D739E4">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01ABE2A"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CFE2A0D"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FF19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030E0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3E3840"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A00C5F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B68E7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840B87"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BAF88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DD65F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9E093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4D4D50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FC668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F5F061"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3A0F1"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120002" w14:textId="77777777" w:rsidR="000060B3" w:rsidRDefault="000060B3" w:rsidP="00D739E4">
            <w:pPr>
              <w:spacing w:after="0"/>
              <w:rPr>
                <w:rFonts w:ascii="Arial" w:hAnsi="Arial"/>
                <w:sz w:val="18"/>
                <w:lang w:eastAsia="zh-CN"/>
              </w:rPr>
            </w:pPr>
          </w:p>
        </w:tc>
      </w:tr>
      <w:tr w:rsidR="000060B3" w14:paraId="70C9482C"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F18B0A7"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13DD108"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B88FBFF"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138222D" w14:textId="77777777" w:rsidR="000060B3" w:rsidRDefault="000060B3" w:rsidP="00D739E4">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11840F90"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255BA7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02992"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A7AFE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470D0"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A389602"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7DF9847"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1B58F"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EF9A7"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8BC592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CB6079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4CEE9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69D11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E86A4E8"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164C6"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F33C996" w14:textId="77777777" w:rsidR="000060B3" w:rsidRDefault="000060B3" w:rsidP="00D739E4">
            <w:pPr>
              <w:spacing w:after="0"/>
              <w:rPr>
                <w:rFonts w:ascii="Arial" w:hAnsi="Arial"/>
                <w:sz w:val="18"/>
                <w:lang w:eastAsia="zh-CN"/>
              </w:rPr>
            </w:pPr>
          </w:p>
        </w:tc>
      </w:tr>
      <w:tr w:rsidR="000060B3" w14:paraId="05D27E9F"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4E2A12A"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54DB8BA" w14:textId="77777777" w:rsidR="000060B3" w:rsidRDefault="000060B3" w:rsidP="00D739E4">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1B483C7" w14:textId="77777777" w:rsidR="000060B3" w:rsidRPr="00E95BFE" w:rsidRDefault="000060B3" w:rsidP="00D739E4">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30125C" w14:textId="77777777" w:rsidR="000060B3" w:rsidRPr="00E95BFE" w:rsidRDefault="000060B3" w:rsidP="00D739E4">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203CF538"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982CBD"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F94396"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2A2A975"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4BD0C8"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8957C58"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D02732"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17C59F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A9355E7"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153799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BE393"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806832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E335A1"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8D4AFD"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829C29"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3AD98FB" w14:textId="77777777" w:rsidR="000060B3" w:rsidRDefault="000060B3" w:rsidP="00D739E4">
            <w:pPr>
              <w:spacing w:after="0"/>
              <w:rPr>
                <w:rFonts w:ascii="Arial" w:hAnsi="Arial"/>
                <w:sz w:val="18"/>
                <w:lang w:eastAsia="zh-CN"/>
              </w:rPr>
            </w:pPr>
          </w:p>
        </w:tc>
      </w:tr>
      <w:tr w:rsidR="000060B3" w14:paraId="375602E8"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505E65"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1423137" w14:textId="77777777" w:rsidR="000060B3" w:rsidRDefault="000060B3" w:rsidP="00D739E4">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366F3CE"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A40418" w14:textId="77777777" w:rsidR="000060B3" w:rsidRPr="00E95BFE" w:rsidRDefault="000060B3" w:rsidP="00D739E4">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23DF9E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A86C42"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4DDDF1"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4848B5"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1A1FCC"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14298F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F437D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0F1EB3"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519B2F0"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5F27FF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2444A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16B9D28"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78C820"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A216C5"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503E50"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E73461F" w14:textId="77777777" w:rsidR="000060B3" w:rsidRDefault="000060B3" w:rsidP="00D739E4">
            <w:pPr>
              <w:spacing w:after="0"/>
              <w:rPr>
                <w:rFonts w:ascii="Arial" w:hAnsi="Arial"/>
                <w:sz w:val="18"/>
                <w:lang w:eastAsia="zh-CN"/>
              </w:rPr>
            </w:pPr>
          </w:p>
        </w:tc>
      </w:tr>
      <w:tr w:rsidR="000060B3" w14:paraId="7891D3BA"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9BA4A7B"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C84678" w14:textId="77777777" w:rsidR="000060B3" w:rsidRDefault="000060B3" w:rsidP="00D739E4">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044581C"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8F52761" w14:textId="77777777" w:rsidR="000060B3" w:rsidRPr="00E95BFE" w:rsidRDefault="000060B3" w:rsidP="00D739E4">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FF47BCC"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3E067F"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8BF141"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B33085"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5912F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F3A685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C2028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E72FCF"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721F85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40B072"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BDB78C"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3716D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399DC"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3E25468"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CCD833"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98EDBC3" w14:textId="77777777" w:rsidR="000060B3" w:rsidRDefault="000060B3" w:rsidP="00D739E4">
            <w:pPr>
              <w:spacing w:after="0"/>
              <w:rPr>
                <w:rFonts w:ascii="Arial" w:hAnsi="Arial"/>
                <w:sz w:val="18"/>
                <w:lang w:eastAsia="zh-CN"/>
              </w:rPr>
            </w:pPr>
          </w:p>
        </w:tc>
      </w:tr>
      <w:tr w:rsidR="000060B3" w14:paraId="65FE938F"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48B92"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B1B2366" w14:textId="77777777" w:rsidR="000060B3" w:rsidRDefault="000060B3" w:rsidP="00D739E4">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6B29E535" w14:textId="77777777" w:rsidR="000060B3" w:rsidRDefault="000060B3" w:rsidP="00D739E4">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14B0456" w14:textId="77777777" w:rsidR="000060B3" w:rsidRDefault="000060B3" w:rsidP="00D739E4">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5F2283D" w14:textId="77777777" w:rsidR="000060B3" w:rsidRDefault="000060B3" w:rsidP="00D739E4">
            <w:pPr>
              <w:spacing w:after="0"/>
              <w:rPr>
                <w:rFonts w:ascii="Arial" w:hAnsi="Arial"/>
                <w:sz w:val="18"/>
                <w:lang w:eastAsia="zh-CN"/>
              </w:rPr>
            </w:pPr>
          </w:p>
        </w:tc>
      </w:tr>
    </w:tbl>
    <w:p w14:paraId="726FC843" w14:textId="77777777" w:rsidR="000060B3" w:rsidRDefault="000060B3" w:rsidP="000060B3">
      <w:pPr>
        <w:rPr>
          <w:rFonts w:eastAsia="Malgun Gothic"/>
          <w:lang w:eastAsia="ko-KR"/>
        </w:rPr>
      </w:pPr>
    </w:p>
    <w:p w14:paraId="4562A115" w14:textId="77777777" w:rsidR="000060B3" w:rsidRDefault="000060B3" w:rsidP="000060B3">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73CA8E73" w14:textId="77777777" w:rsidR="000060B3" w:rsidRDefault="000060B3" w:rsidP="000060B3">
      <w:pPr>
        <w:spacing w:after="0"/>
        <w:rPr>
          <w:lang w:eastAsia="ja-JP"/>
        </w:rPr>
        <w:sectPr w:rsidR="000060B3">
          <w:footnotePr>
            <w:numRestart w:val="eachSect"/>
          </w:footnotePr>
          <w:pgSz w:w="15840" w:h="12240" w:orient="landscape"/>
          <w:pgMar w:top="1134" w:right="1418" w:bottom="1134" w:left="1134" w:header="680" w:footer="567" w:gutter="0"/>
          <w:cols w:space="720"/>
        </w:sectPr>
      </w:pPr>
    </w:p>
    <w:p w14:paraId="55402500" w14:textId="6D3ED61F" w:rsidR="000060B3" w:rsidRDefault="000060B3" w:rsidP="000060B3">
      <w:pPr>
        <w:pStyle w:val="Heading3"/>
        <w:ind w:left="0" w:firstLine="0"/>
      </w:pPr>
      <w:bookmarkStart w:id="112" w:name="_Toc56085232"/>
      <w:r>
        <w:t>5.5.</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12"/>
    </w:p>
    <w:p w14:paraId="18D85A5A" w14:textId="1C6474DD" w:rsidR="000060B3" w:rsidRDefault="000060B3" w:rsidP="000060B3">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n78,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5.5.3-1 and</w:t>
      </w:r>
      <w:r>
        <w:rPr>
          <w:lang w:eastAsia="zh-CN"/>
        </w:rPr>
        <w:t xml:space="preserve"> </w:t>
      </w:r>
      <w:r>
        <w:rPr>
          <w:lang w:eastAsia="ja-JP"/>
        </w:rPr>
        <w:t>table 5.5.3-2</w:t>
      </w:r>
      <w:r>
        <w:rPr>
          <w:lang w:eastAsia="zh-CN"/>
        </w:rPr>
        <w:t>, respectively.</w:t>
      </w:r>
    </w:p>
    <w:p w14:paraId="3F0EF102" w14:textId="4A99D184" w:rsidR="000060B3" w:rsidRDefault="000060B3" w:rsidP="000060B3">
      <w:pPr>
        <w:pStyle w:val="TH"/>
        <w:rPr>
          <w:lang w:eastAsia="zh-CN"/>
        </w:rPr>
      </w:pPr>
      <w:r>
        <w:t>Table 5.5.3-1: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34613BAF" w14:textId="77777777" w:rsidTr="00D739E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40AA0D" w14:textId="77777777" w:rsidR="000060B3" w:rsidRDefault="000060B3" w:rsidP="00D739E4">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C883C6" w14:textId="77777777" w:rsidR="000060B3" w:rsidRDefault="000060B3" w:rsidP="00D739E4">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740E9C" w14:textId="77777777" w:rsidR="000060B3" w:rsidRDefault="000060B3" w:rsidP="00D739E4">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0060B3" w14:paraId="7261DE10" w14:textId="77777777" w:rsidTr="00D739E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3B6738" w14:textId="77777777" w:rsidR="000060B3" w:rsidRDefault="000060B3" w:rsidP="00D739E4">
            <w:pPr>
              <w:keepNext/>
              <w:keepLines/>
              <w:spacing w:after="0"/>
              <w:jc w:val="center"/>
              <w:rPr>
                <w:rFonts w:ascii="Arial" w:hAnsi="Arial"/>
                <w:sz w:val="18"/>
                <w:lang w:eastAsia="zh-CN"/>
              </w:rPr>
            </w:pPr>
            <w:r>
              <w:rPr>
                <w:rFonts w:ascii="Arial" w:hAnsi="Arial"/>
                <w:sz w:val="18"/>
                <w:lang w:eastAsia="zh-CN"/>
              </w:rPr>
              <w:t>CA_n1-n78-n79-n257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F37D20" w14:textId="77777777" w:rsidR="000060B3" w:rsidRDefault="000060B3" w:rsidP="00D739E4">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E140DCA" w14:textId="77777777" w:rsidR="000060B3" w:rsidRPr="00E70F02" w:rsidRDefault="000060B3" w:rsidP="00D739E4">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r>
              <w:rPr>
                <w:rFonts w:ascii="Arial" w:eastAsia="Yu Mincho" w:hAnsi="Arial" w:hint="eastAsia"/>
                <w:sz w:val="18"/>
                <w:lang w:eastAsia="ja-JP"/>
              </w:rPr>
              <w:t>3</w:t>
            </w:r>
          </w:p>
        </w:tc>
      </w:tr>
      <w:tr w:rsidR="000060B3" w14:paraId="60D66303" w14:textId="77777777" w:rsidTr="00D739E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910A4B" w14:textId="77777777" w:rsidR="000060B3" w:rsidRDefault="000060B3" w:rsidP="00D739E4">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hideMark/>
          </w:tcPr>
          <w:p w14:paraId="6A44AA19" w14:textId="77777777" w:rsidR="000060B3" w:rsidRDefault="000060B3" w:rsidP="00D739E4">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73E6C87" w14:textId="77777777" w:rsidR="000060B3" w:rsidRPr="00E70F02" w:rsidRDefault="000060B3" w:rsidP="00D739E4">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0060B3" w14:paraId="6B22DC80" w14:textId="77777777" w:rsidTr="00D739E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BA1607B" w14:textId="77777777" w:rsidR="000060B3" w:rsidRDefault="000060B3" w:rsidP="00D739E4">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18FF01DD" w14:textId="77777777" w:rsidR="000060B3" w:rsidRDefault="000060B3" w:rsidP="00D739E4">
            <w:pPr>
              <w:keepNext/>
              <w:keepLines/>
              <w:spacing w:after="0"/>
              <w:jc w:val="center"/>
              <w:rPr>
                <w:rFonts w:ascii="Arial"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9F73116" w14:textId="77777777" w:rsidR="000060B3" w:rsidRPr="00E70F02" w:rsidRDefault="000060B3" w:rsidP="00D739E4">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2D758DA2" w14:textId="77777777" w:rsidTr="00D739E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720D97" w14:textId="77777777" w:rsidR="000060B3" w:rsidRDefault="000060B3" w:rsidP="00D739E4">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tcPr>
          <w:p w14:paraId="398033B2" w14:textId="77777777" w:rsidR="000060B3" w:rsidRPr="00E95BFE" w:rsidRDefault="000060B3" w:rsidP="00D739E4">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064C0557" w14:textId="77777777" w:rsidR="000060B3" w:rsidRPr="00E70F02" w:rsidRDefault="000060B3" w:rsidP="00D739E4">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6D2B4A1" w14:textId="77777777" w:rsidTr="00D739E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1C74E14" w14:textId="77777777" w:rsidR="000060B3" w:rsidRDefault="000060B3" w:rsidP="00D739E4">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260B2105" w14:textId="77777777" w:rsidR="000060B3" w:rsidRDefault="000060B3" w:rsidP="00D739E4">
            <w:pPr>
              <w:keepNext/>
              <w:keepLines/>
              <w:spacing w:after="0"/>
              <w:jc w:val="center"/>
              <w:rPr>
                <w:rFonts w:ascii="Arial" w:eastAsiaTheme="minorEastAsia" w:hAnsi="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13FE88CC" w14:textId="77777777" w:rsidR="000060B3" w:rsidRDefault="000060B3" w:rsidP="00D739E4">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12FD54B8" w14:textId="77777777" w:rsidTr="00D739E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685901" w14:textId="77777777" w:rsidR="000060B3" w:rsidRDefault="000060B3" w:rsidP="00D739E4">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2B775F" w14:textId="77777777" w:rsidR="000060B3" w:rsidRDefault="000060B3" w:rsidP="00D739E4">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8F42AB" w14:textId="77777777" w:rsidR="000060B3" w:rsidRDefault="000060B3" w:rsidP="00D739E4">
            <w:pPr>
              <w:keepNext/>
              <w:keepLines/>
              <w:spacing w:after="0"/>
              <w:jc w:val="center"/>
              <w:rPr>
                <w:rFonts w:ascii="Arial" w:hAnsi="Arial"/>
                <w:sz w:val="18"/>
                <w:lang w:eastAsia="zh-CN"/>
              </w:rPr>
            </w:pPr>
            <w:r>
              <w:rPr>
                <w:rFonts w:ascii="Arial" w:hAnsi="Arial"/>
                <w:sz w:val="18"/>
                <w:lang w:eastAsia="zh-CN"/>
              </w:rPr>
              <w:t>0</w:t>
            </w:r>
          </w:p>
        </w:tc>
      </w:tr>
      <w:tr w:rsidR="000060B3" w14:paraId="0F48C61F" w14:textId="77777777" w:rsidTr="00D739E4">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BA7CBF9" w14:textId="77777777" w:rsidR="000060B3" w:rsidRPr="00E95BFE" w:rsidRDefault="000060B3" w:rsidP="00D739E4">
            <w:pPr>
              <w:keepNext/>
              <w:keepLines/>
              <w:spacing w:after="0"/>
              <w:ind w:left="844" w:hangingChars="422" w:hanging="844"/>
              <w:rPr>
                <w:rFonts w:eastAsia="MS Mincho"/>
              </w:rPr>
            </w:pPr>
            <w:r w:rsidRPr="009B69A0">
              <w:rPr>
                <w:rFonts w:eastAsia="MS Mincho"/>
              </w:rPr>
              <w:t>NOTE 8:</w:t>
            </w:r>
            <w:r w:rsidRPr="009B69A0">
              <w:rPr>
                <w:rFonts w:eastAsia="MS Mincho"/>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75E546FF" w14:textId="77777777" w:rsidR="000060B3" w:rsidRDefault="000060B3" w:rsidP="000060B3">
      <w:pPr>
        <w:rPr>
          <w:lang w:eastAsia="ja-JP"/>
        </w:rPr>
      </w:pPr>
    </w:p>
    <w:p w14:paraId="77E1A1E0" w14:textId="6145592A" w:rsidR="000060B3" w:rsidRDefault="000060B3" w:rsidP="000060B3">
      <w:pPr>
        <w:pStyle w:val="TH"/>
        <w:rPr>
          <w:lang w:eastAsia="zh-CN"/>
        </w:rPr>
      </w:pPr>
      <w:r>
        <w:t>Table 5.5.3-2: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2159BA25" w14:textId="77777777" w:rsidTr="00D739E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0C12ED" w14:textId="77777777" w:rsidR="000060B3" w:rsidRDefault="000060B3" w:rsidP="00D739E4">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83ECE03" w14:textId="77777777" w:rsidR="000060B3" w:rsidRDefault="000060B3" w:rsidP="00D739E4">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72209B" w14:textId="77777777" w:rsidR="000060B3" w:rsidRDefault="000060B3" w:rsidP="00D739E4">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0060B3" w14:paraId="2C0EF93E" w14:textId="77777777" w:rsidTr="00D739E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46DD22" w14:textId="77777777" w:rsidR="000060B3" w:rsidRDefault="000060B3" w:rsidP="00D739E4">
            <w:pPr>
              <w:keepNext/>
              <w:keepLines/>
              <w:spacing w:after="0"/>
              <w:jc w:val="center"/>
              <w:rPr>
                <w:rFonts w:ascii="Arial" w:hAnsi="Arial"/>
                <w:sz w:val="18"/>
                <w:lang w:eastAsia="zh-CN"/>
              </w:rPr>
            </w:pPr>
            <w:r>
              <w:rPr>
                <w:rFonts w:ascii="Arial" w:hAnsi="Arial"/>
                <w:sz w:val="18"/>
                <w:lang w:eastAsia="zh-CN"/>
              </w:rPr>
              <w:t>CA_n1-n78-n79-n257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B9E23F6" w14:textId="77777777" w:rsidR="000060B3" w:rsidRDefault="000060B3" w:rsidP="00D739E4">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5CD68090" w14:textId="77777777" w:rsidR="000060B3" w:rsidRPr="00E70F02" w:rsidRDefault="000060B3" w:rsidP="00D739E4">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p>
        </w:tc>
      </w:tr>
      <w:tr w:rsidR="000060B3" w14:paraId="6FB2F025" w14:textId="77777777" w:rsidTr="00D739E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7C8CB3" w14:textId="77777777" w:rsidR="000060B3" w:rsidRDefault="000060B3" w:rsidP="00D739E4">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2E8C51" w14:textId="77777777" w:rsidR="000060B3" w:rsidRDefault="000060B3" w:rsidP="00D739E4">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2C9B85F" w14:textId="77777777" w:rsidR="000060B3" w:rsidRPr="00E70F02" w:rsidRDefault="000060B3" w:rsidP="00D739E4">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0060B3" w14:paraId="333020D0" w14:textId="77777777" w:rsidTr="00D739E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EB3C144" w14:textId="77777777" w:rsidR="000060B3" w:rsidRDefault="000060B3" w:rsidP="00D739E4">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10A1111" w14:textId="77777777" w:rsidR="000060B3" w:rsidRPr="00E95BFE" w:rsidRDefault="000060B3" w:rsidP="00D739E4">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A3D77F7" w14:textId="77777777" w:rsidR="000060B3" w:rsidRPr="00E70F02" w:rsidRDefault="000060B3" w:rsidP="00D739E4">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8D7A67C" w14:textId="77777777" w:rsidTr="00D739E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79C7C" w14:textId="77777777" w:rsidR="000060B3" w:rsidRDefault="000060B3" w:rsidP="00D739E4">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EB217B" w14:textId="77777777" w:rsidR="000060B3" w:rsidRDefault="000060B3" w:rsidP="00D739E4">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703CC1" w14:textId="77777777" w:rsidR="000060B3" w:rsidRDefault="000060B3" w:rsidP="00D739E4">
            <w:pPr>
              <w:keepNext/>
              <w:keepLines/>
              <w:spacing w:after="0"/>
              <w:jc w:val="center"/>
              <w:rPr>
                <w:rFonts w:ascii="Arial" w:hAnsi="Arial"/>
                <w:sz w:val="18"/>
                <w:lang w:eastAsia="zh-CN"/>
              </w:rPr>
            </w:pPr>
            <w:r>
              <w:rPr>
                <w:rFonts w:ascii="Arial" w:hAnsi="Arial"/>
                <w:sz w:val="18"/>
                <w:lang w:eastAsia="zh-CN"/>
              </w:rPr>
              <w:t>0</w:t>
            </w:r>
          </w:p>
        </w:tc>
      </w:tr>
    </w:tbl>
    <w:p w14:paraId="741AABF3" w14:textId="77777777" w:rsidR="000060B3" w:rsidRDefault="000060B3" w:rsidP="000060B3">
      <w:pPr>
        <w:rPr>
          <w:lang w:eastAsia="zh-CN"/>
        </w:rPr>
      </w:pPr>
    </w:p>
    <w:p w14:paraId="3E437F5D" w14:textId="42B636BA" w:rsidR="000060B3" w:rsidRDefault="000060B3" w:rsidP="000060B3">
      <w:pPr>
        <w:pStyle w:val="Heading3"/>
        <w:rPr>
          <w:lang w:eastAsia="zh-CN"/>
        </w:rPr>
      </w:pPr>
      <w:bookmarkStart w:id="113" w:name="_Toc56085233"/>
      <w:r>
        <w:t>5.5.4</w:t>
      </w:r>
      <w:r>
        <w:rPr>
          <w:rFonts w:ascii="Calibri" w:hAnsi="Calibri"/>
          <w:sz w:val="22"/>
          <w:szCs w:val="22"/>
          <w:lang w:eastAsia="sv-SE"/>
        </w:rPr>
        <w:tab/>
      </w:r>
      <w:r>
        <w:t>REFSENS requirements</w:t>
      </w:r>
      <w:bookmarkEnd w:id="113"/>
    </w:p>
    <w:p w14:paraId="3E79F6D1" w14:textId="77777777" w:rsidR="000060B3" w:rsidRDefault="000060B3" w:rsidP="000060B3">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7542C2E7" w14:textId="7E56C479" w:rsidR="000060B3" w:rsidRDefault="000060B3" w:rsidP="000060B3">
      <w:pPr>
        <w:pStyle w:val="Heading2"/>
        <w:tabs>
          <w:tab w:val="left" w:pos="420"/>
        </w:tabs>
        <w:spacing w:after="240"/>
        <w:ind w:left="0" w:firstLine="0"/>
        <w:rPr>
          <w:rFonts w:eastAsia="MS Mincho"/>
          <w:color w:val="000000"/>
          <w:sz w:val="28"/>
          <w:lang w:val="en-US" w:eastAsia="zh-CN"/>
        </w:rPr>
      </w:pPr>
      <w:bookmarkStart w:id="114" w:name="_Toc56085234"/>
      <w:r>
        <w:rPr>
          <w:rFonts w:eastAsia="MS Mincho"/>
          <w:color w:val="000000"/>
        </w:rPr>
        <w:t>5.6</w:t>
      </w:r>
      <w:r>
        <w:rPr>
          <w:rFonts w:ascii="Calibri" w:eastAsia="MS Mincho" w:hAnsi="Calibri"/>
          <w:color w:val="000000"/>
          <w:sz w:val="22"/>
          <w:szCs w:val="22"/>
          <w:lang w:eastAsia="sv-SE"/>
        </w:rPr>
        <w:tab/>
      </w:r>
      <w:r>
        <w:rPr>
          <w:rFonts w:eastAsia="MS Mincho"/>
          <w:color w:val="000000"/>
          <w:sz w:val="28"/>
          <w:lang w:val="en-US" w:eastAsia="zh-CN"/>
        </w:rPr>
        <w:t>CA_n3-n5-n7-n78</w:t>
      </w:r>
      <w:bookmarkEnd w:id="114"/>
    </w:p>
    <w:p w14:paraId="0B5410F1" w14:textId="77777777" w:rsidR="005229A5" w:rsidRDefault="000060B3" w:rsidP="005229A5">
      <w:pPr>
        <w:pStyle w:val="Heading3"/>
        <w:ind w:left="0" w:firstLine="0"/>
      </w:pPr>
      <w:bookmarkStart w:id="115" w:name="_Toc56085235"/>
      <w:r>
        <w:rPr>
          <w:color w:val="000000"/>
          <w:lang w:val="en-US" w:eastAsia="zh-CN"/>
        </w:rPr>
        <w:t>5.6.1</w:t>
      </w:r>
      <w:r>
        <w:rPr>
          <w:rFonts w:ascii="Calibri" w:hAnsi="Calibri"/>
          <w:color w:val="000000"/>
          <w:sz w:val="22"/>
          <w:szCs w:val="22"/>
          <w:lang w:val="en-US" w:eastAsia="sv-SE"/>
        </w:rPr>
        <w:tab/>
      </w:r>
      <w:r>
        <w:rPr>
          <w:color w:val="000000"/>
          <w:lang w:val="en-US" w:eastAsia="zh-CN"/>
        </w:rPr>
        <w:t>Channel bandwidths per operating bands for CA</w:t>
      </w:r>
      <w:bookmarkEnd w:id="115"/>
    </w:p>
    <w:p w14:paraId="23F7E049" w14:textId="331AB3FC" w:rsidR="000060B3" w:rsidRDefault="000060B3" w:rsidP="005229A5">
      <w:pPr>
        <w:tabs>
          <w:tab w:val="num" w:pos="680"/>
        </w:tabs>
        <w:spacing w:before="100" w:beforeAutospacing="1" w:afterLines="100" w:after="240"/>
        <w:outlineLvl w:val="2"/>
        <w:rPr>
          <w:color w:val="000000"/>
          <w:lang w:eastAsia="zh-CN"/>
        </w:rPr>
      </w:pPr>
      <w:r>
        <w:rPr>
          <w:color w:val="000000"/>
        </w:rPr>
        <w:t xml:space="preserve">Table 5.6.2-1: Supported </w:t>
      </w:r>
      <w:r>
        <w:rPr>
          <w:color w:val="000000"/>
          <w:lang w:eastAsia="zh-CN"/>
        </w:rPr>
        <w:t>channel</w:t>
      </w:r>
      <w:r>
        <w:rPr>
          <w:color w:val="000000"/>
        </w:rPr>
        <w:t xml:space="preserve"> bandwidths per CA configuration for 4DL inter-band CA</w:t>
      </w:r>
    </w:p>
    <w:tbl>
      <w:tblPr>
        <w:tblW w:w="10951"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527"/>
        <w:gridCol w:w="527"/>
        <w:gridCol w:w="528"/>
        <w:gridCol w:w="527"/>
        <w:gridCol w:w="527"/>
        <w:gridCol w:w="527"/>
        <w:gridCol w:w="527"/>
        <w:gridCol w:w="527"/>
        <w:gridCol w:w="527"/>
        <w:gridCol w:w="597"/>
      </w:tblGrid>
      <w:tr w:rsidR="000060B3" w14:paraId="13076C66" w14:textId="77777777" w:rsidTr="000060B3">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77641C7E" w14:textId="77777777" w:rsidR="000060B3" w:rsidRDefault="000060B3">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56A61505"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3C813569" w14:textId="77777777" w:rsidR="000060B3" w:rsidRDefault="000060B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AD9C2" w14:textId="77777777" w:rsidR="000060B3" w:rsidRDefault="000060B3">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0AE70" w14:textId="77777777" w:rsidR="000060B3" w:rsidRDefault="000060B3">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0B2B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E60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C571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5B7D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A8C9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FA93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C47BA"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877BF"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B7A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120CB"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3E76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07A1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77B06" w14:textId="77777777" w:rsidR="000060B3" w:rsidRDefault="000060B3">
            <w:pPr>
              <w:keepNext/>
              <w:keepLines/>
              <w:spacing w:after="0"/>
              <w:jc w:val="center"/>
              <w:rPr>
                <w:rFonts w:ascii="Arial" w:hAnsi="Arial"/>
                <w:b/>
                <w:sz w:val="18"/>
              </w:rPr>
            </w:pPr>
            <w:r>
              <w:rPr>
                <w:rFonts w:ascii="Arial" w:hAnsi="Arial"/>
                <w:b/>
                <w:sz w:val="18"/>
                <w:lang w:val="en-US" w:eastAsia="zh-CN"/>
              </w:rPr>
              <w:t>BCS</w:t>
            </w:r>
          </w:p>
        </w:tc>
      </w:tr>
      <w:tr w:rsidR="000060B3" w14:paraId="044772F7"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D64904" w14:textId="77777777" w:rsidR="000060B3" w:rsidRDefault="000060B3">
            <w:pPr>
              <w:keepNext/>
              <w:keepLines/>
              <w:spacing w:after="0"/>
              <w:jc w:val="center"/>
              <w:rPr>
                <w:rFonts w:ascii="Arial" w:hAnsi="Arial"/>
                <w:sz w:val="18"/>
                <w:lang w:eastAsia="zh-CN"/>
              </w:rPr>
            </w:pPr>
            <w:r>
              <w:rPr>
                <w:rFonts w:ascii="Arial" w:hAnsi="Arial"/>
                <w:sz w:val="18"/>
                <w:lang w:eastAsia="zh-CN"/>
              </w:rPr>
              <w:t>CA_n3A-n5A-n7A-n78A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DBBEEA1"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DBE57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382DE"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453042E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3AA5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A2F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D63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48D7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B0467A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A0FF8"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1378C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E5D4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1CB8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EA1B5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27990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71CED"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8D9985"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0461243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2139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5977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07864"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744B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0144A0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0DA0E1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BBA5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5D3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FCB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A88EE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AE07B"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F2A6B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F2F175"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25DEB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DB15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E99D3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421B4F"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59A1" w14:textId="77777777" w:rsidR="000060B3" w:rsidRDefault="000060B3">
            <w:pPr>
              <w:spacing w:after="0"/>
              <w:rPr>
                <w:rFonts w:ascii="Arial" w:hAnsi="Arial"/>
                <w:sz w:val="18"/>
                <w:lang w:val="en-US" w:eastAsia="zh-CN"/>
              </w:rPr>
            </w:pPr>
          </w:p>
        </w:tc>
      </w:tr>
      <w:tr w:rsidR="000060B3" w14:paraId="74EBE203"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8458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0E31"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51C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0AEC5"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407D5CC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C6A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3E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58D5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C1DA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20A111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E8A82"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5447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38EB9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BB3DC3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13552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B6EE6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567A0"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5160F" w14:textId="77777777" w:rsidR="000060B3" w:rsidRDefault="000060B3">
            <w:pPr>
              <w:spacing w:after="0"/>
              <w:rPr>
                <w:rFonts w:ascii="Arial" w:hAnsi="Arial"/>
                <w:sz w:val="18"/>
                <w:lang w:val="en-US" w:eastAsia="zh-CN"/>
              </w:rPr>
            </w:pPr>
          </w:p>
        </w:tc>
      </w:tr>
      <w:tr w:rsidR="000060B3" w14:paraId="50B5B297"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A7F8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A5FC9"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2099FC1"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25ACD"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AA219F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B6BC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38B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A0E9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4EF0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6E48E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09C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BBD2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840E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3EE72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35CF2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A59EAA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8C0BD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1F84" w14:textId="77777777" w:rsidR="000060B3" w:rsidRDefault="000060B3">
            <w:pPr>
              <w:spacing w:after="0"/>
              <w:rPr>
                <w:rFonts w:ascii="Arial" w:hAnsi="Arial"/>
                <w:sz w:val="18"/>
                <w:lang w:val="en-US" w:eastAsia="zh-CN"/>
              </w:rPr>
            </w:pPr>
          </w:p>
        </w:tc>
      </w:tr>
      <w:tr w:rsidR="000060B3" w14:paraId="7BA3ACC6"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12810"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AEC8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63B5"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E1C33"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B1CBD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A648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66E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8D3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2044C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FBE3A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58870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420FA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6080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1FED1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D8792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CDB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6ECEB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E1CCD" w14:textId="77777777" w:rsidR="000060B3" w:rsidRDefault="000060B3">
            <w:pPr>
              <w:spacing w:after="0"/>
              <w:rPr>
                <w:rFonts w:ascii="Arial" w:hAnsi="Arial"/>
                <w:sz w:val="18"/>
                <w:lang w:val="en-US" w:eastAsia="zh-CN"/>
              </w:rPr>
            </w:pPr>
          </w:p>
        </w:tc>
      </w:tr>
      <w:tr w:rsidR="000060B3" w14:paraId="5AFEF623"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832F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93F46"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D23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9001A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109CBC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09F9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C569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7EE80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8DA7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02EE3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7970A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E4554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8094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A7931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79529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62CD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7E85AC"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ADA8D" w14:textId="77777777" w:rsidR="000060B3" w:rsidRDefault="000060B3">
            <w:pPr>
              <w:spacing w:after="0"/>
              <w:rPr>
                <w:rFonts w:ascii="Arial" w:hAnsi="Arial"/>
                <w:sz w:val="18"/>
                <w:lang w:val="en-US" w:eastAsia="zh-CN"/>
              </w:rPr>
            </w:pPr>
          </w:p>
        </w:tc>
      </w:tr>
      <w:tr w:rsidR="000060B3" w14:paraId="6D161E61"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58F4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68C94"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B0BF849"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0F64A"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683552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519E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F47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C382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81370A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3CD5CF3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17B90A6" w14:textId="77777777" w:rsidR="000060B3" w:rsidRDefault="000060B3">
            <w:pPr>
              <w:keepNext/>
              <w:keepLines/>
              <w:spacing w:after="0"/>
              <w:jc w:val="center"/>
              <w:rPr>
                <w:rFonts w:ascii="Arial" w:hAnsi="Arial"/>
                <w:sz w:val="18"/>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C69336E"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5AE6D80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F97E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73C9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12A6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8F3572"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230C8" w14:textId="77777777" w:rsidR="000060B3" w:rsidRDefault="000060B3">
            <w:pPr>
              <w:spacing w:after="0"/>
              <w:rPr>
                <w:rFonts w:ascii="Arial" w:hAnsi="Arial"/>
                <w:sz w:val="18"/>
                <w:lang w:val="en-US" w:eastAsia="zh-CN"/>
              </w:rPr>
            </w:pPr>
          </w:p>
        </w:tc>
      </w:tr>
      <w:tr w:rsidR="000060B3" w14:paraId="6ECD0E8F" w14:textId="77777777" w:rsidTr="000060B3">
        <w:trPr>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85226"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4264A"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DBE58"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CC3187"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5494CFA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EFEC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53DE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413E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5BF75C"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E2D3CB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87E3BF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1DCEB77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61102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B532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0C0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A2B7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71CFB9"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AB20B" w14:textId="77777777" w:rsidR="000060B3" w:rsidRDefault="000060B3">
            <w:pPr>
              <w:spacing w:after="0"/>
              <w:rPr>
                <w:rFonts w:ascii="Arial" w:hAnsi="Arial"/>
                <w:sz w:val="18"/>
                <w:lang w:val="en-US" w:eastAsia="zh-CN"/>
              </w:rPr>
            </w:pPr>
          </w:p>
        </w:tc>
      </w:tr>
      <w:tr w:rsidR="000060B3" w14:paraId="6D3BD81E"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4777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D3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3F2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4329E0"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76AA569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874A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04BD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A45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3B6B8B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43D98D3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C0B4223"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6F4F350"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26F93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3277F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30E3D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A0C5C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CF6E7B"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E37B4" w14:textId="77777777" w:rsidR="000060B3" w:rsidRDefault="000060B3">
            <w:pPr>
              <w:spacing w:after="0"/>
              <w:rPr>
                <w:rFonts w:ascii="Arial" w:hAnsi="Arial"/>
                <w:sz w:val="18"/>
                <w:lang w:val="en-US" w:eastAsia="zh-CN"/>
              </w:rPr>
            </w:pPr>
          </w:p>
        </w:tc>
      </w:tr>
      <w:tr w:rsidR="000060B3" w14:paraId="15E8425C"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EEE0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EA1EB"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3767543"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D4A5C"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6B9A55A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5DF2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DFCF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F1D0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941F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4E2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A90F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787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BE72A4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4E80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AFEE3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51D72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B77E41"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37F53" w14:textId="77777777" w:rsidR="000060B3" w:rsidRDefault="000060B3">
            <w:pPr>
              <w:spacing w:after="0"/>
              <w:rPr>
                <w:rFonts w:ascii="Arial" w:hAnsi="Arial"/>
                <w:sz w:val="18"/>
                <w:lang w:val="en-US" w:eastAsia="zh-CN"/>
              </w:rPr>
            </w:pPr>
          </w:p>
        </w:tc>
      </w:tr>
      <w:tr w:rsidR="000060B3" w14:paraId="4F7D42E6"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6878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A4A84"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98930"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0CB1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CECAE6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EAF52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C26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0DD3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2E2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C448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D908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EB90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D12B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2DF4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C6B8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224FC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A80E8"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F596" w14:textId="77777777" w:rsidR="000060B3" w:rsidRDefault="000060B3">
            <w:pPr>
              <w:spacing w:after="0"/>
              <w:rPr>
                <w:rFonts w:ascii="Arial" w:hAnsi="Arial"/>
                <w:sz w:val="18"/>
                <w:lang w:val="en-US" w:eastAsia="zh-CN"/>
              </w:rPr>
            </w:pPr>
          </w:p>
        </w:tc>
      </w:tr>
      <w:tr w:rsidR="000060B3" w14:paraId="02929B6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C5D01"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8B4F9"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3847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E3C39"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7E932D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5158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DD9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44A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7596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ED0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9CAB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24D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440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FEBC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4DF7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7ED146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53E4F"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5D0C" w14:textId="77777777" w:rsidR="000060B3" w:rsidRDefault="000060B3">
            <w:pPr>
              <w:spacing w:after="0"/>
              <w:rPr>
                <w:rFonts w:ascii="Arial" w:hAnsi="Arial"/>
                <w:sz w:val="18"/>
                <w:lang w:val="en-US" w:eastAsia="zh-CN"/>
              </w:rPr>
            </w:pPr>
          </w:p>
        </w:tc>
      </w:tr>
      <w:tr w:rsidR="000060B3" w14:paraId="4137816D"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60BCF9" w14:textId="77777777" w:rsidR="000060B3" w:rsidRDefault="000060B3">
            <w:pPr>
              <w:keepNext/>
              <w:keepLines/>
              <w:spacing w:after="0"/>
              <w:jc w:val="center"/>
              <w:rPr>
                <w:rFonts w:ascii="Arial" w:hAnsi="Arial"/>
                <w:sz w:val="18"/>
                <w:lang w:eastAsia="zh-CN"/>
              </w:rPr>
            </w:pPr>
            <w:r>
              <w:rPr>
                <w:rFonts w:ascii="Arial" w:hAnsi="Arial"/>
                <w:sz w:val="18"/>
                <w:lang w:eastAsia="zh-CN"/>
              </w:rPr>
              <w:t>CA_n3A-n5A-n7B-n78A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33E6E49"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D19981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DC08B"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710061D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A08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B98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F214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CE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68D9AD3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60001"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9CAD99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B3F2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8832B0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5A07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BA3D5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D0F8D8"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E74B11"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7F296A5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CF98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E96F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1C45E"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706B0"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208852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E8DC5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9F8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3D3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E9B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21FC73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A115F"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E9508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C38E9C"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642AD4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F000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B1A9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B1DF27"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AD3BB" w14:textId="77777777" w:rsidR="000060B3" w:rsidRDefault="000060B3">
            <w:pPr>
              <w:spacing w:after="0"/>
              <w:rPr>
                <w:rFonts w:ascii="Arial" w:hAnsi="Arial"/>
                <w:sz w:val="18"/>
                <w:lang w:val="en-US" w:eastAsia="zh-CN"/>
              </w:rPr>
            </w:pPr>
          </w:p>
        </w:tc>
      </w:tr>
      <w:tr w:rsidR="000060B3" w14:paraId="7E3BC98D"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2BC9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AC7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1B091"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F7156"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88BAEB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B288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DBE4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93B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FAB2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4A611B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39BAA"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7782F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E88FD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2E2B52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4C335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59935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5BC62"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8BE5D" w14:textId="77777777" w:rsidR="000060B3" w:rsidRDefault="000060B3">
            <w:pPr>
              <w:spacing w:after="0"/>
              <w:rPr>
                <w:rFonts w:ascii="Arial" w:hAnsi="Arial"/>
                <w:sz w:val="18"/>
                <w:lang w:val="en-US" w:eastAsia="zh-CN"/>
              </w:rPr>
            </w:pPr>
          </w:p>
        </w:tc>
      </w:tr>
      <w:tr w:rsidR="000060B3" w14:paraId="458B2C4B"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02945"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C306E"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D4AC92D"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47553"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0E5D0E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C59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B21A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76E1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B6EC5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968DF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D19E6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B5B64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1E566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E55F0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7B261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715A6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A63300"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8481" w14:textId="77777777" w:rsidR="000060B3" w:rsidRDefault="000060B3">
            <w:pPr>
              <w:spacing w:after="0"/>
              <w:rPr>
                <w:rFonts w:ascii="Arial" w:hAnsi="Arial"/>
                <w:sz w:val="18"/>
                <w:lang w:val="en-US" w:eastAsia="zh-CN"/>
              </w:rPr>
            </w:pPr>
          </w:p>
        </w:tc>
      </w:tr>
      <w:tr w:rsidR="000060B3" w14:paraId="3ABE4880"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F1483"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2A23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5A313"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CDBEE2"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6A20B9A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7FBF9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60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A5D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4B63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31E37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EF9BF9"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3FA09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FF669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0F84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C8E3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F90F4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CDAB5"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F3482" w14:textId="77777777" w:rsidR="000060B3" w:rsidRDefault="000060B3">
            <w:pPr>
              <w:spacing w:after="0"/>
              <w:rPr>
                <w:rFonts w:ascii="Arial" w:hAnsi="Arial"/>
                <w:sz w:val="18"/>
                <w:lang w:val="en-US" w:eastAsia="zh-CN"/>
              </w:rPr>
            </w:pPr>
          </w:p>
        </w:tc>
      </w:tr>
      <w:tr w:rsidR="000060B3" w14:paraId="5CD4FBD8"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03848"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BFD9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B9499"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F05ACB"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7F3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264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B796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FD93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22A7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85B9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2F6AD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231EB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5E0D1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286D6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F966D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EB84A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4CAAC6"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38F0" w14:textId="77777777" w:rsidR="000060B3" w:rsidRDefault="000060B3">
            <w:pPr>
              <w:spacing w:after="0"/>
              <w:rPr>
                <w:rFonts w:ascii="Arial" w:hAnsi="Arial"/>
                <w:sz w:val="18"/>
                <w:lang w:val="en-US" w:eastAsia="zh-CN"/>
              </w:rPr>
            </w:pPr>
          </w:p>
        </w:tc>
      </w:tr>
      <w:tr w:rsidR="000060B3" w14:paraId="6F54BD32" w14:textId="77777777" w:rsidTr="000060B3">
        <w:trPr>
          <w:trHeight w:val="6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E713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824E" w14:textId="77777777" w:rsidR="000060B3" w:rsidRDefault="000060B3">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0E68969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gridSpan w:val="14"/>
            <w:tcBorders>
              <w:top w:val="single" w:sz="4" w:space="0" w:color="auto"/>
              <w:left w:val="single" w:sz="4" w:space="0" w:color="auto"/>
              <w:bottom w:val="single" w:sz="4" w:space="0" w:color="auto"/>
              <w:right w:val="single" w:sz="4" w:space="0" w:color="auto"/>
            </w:tcBorders>
            <w:vAlign w:val="center"/>
            <w:hideMark/>
          </w:tcPr>
          <w:p w14:paraId="5D6712A6" w14:textId="77777777" w:rsidR="000060B3" w:rsidRDefault="000060B3">
            <w:pPr>
              <w:pStyle w:val="TAC"/>
              <w:rPr>
                <w:lang w:eastAsia="zh-CN"/>
              </w:rPr>
            </w:pPr>
            <w:r>
              <w:t>See CA_n7B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34FAE" w14:textId="77777777" w:rsidR="000060B3" w:rsidRDefault="000060B3">
            <w:pPr>
              <w:spacing w:after="0"/>
              <w:rPr>
                <w:rFonts w:ascii="Arial" w:hAnsi="Arial"/>
                <w:sz w:val="18"/>
                <w:lang w:val="en-US" w:eastAsia="zh-CN"/>
              </w:rPr>
            </w:pPr>
          </w:p>
        </w:tc>
      </w:tr>
      <w:tr w:rsidR="000060B3" w14:paraId="3A55468D"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B1217"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1B79F"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98E42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E0E4"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30C96797"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7E0C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5F7E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302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11AB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9ECA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9130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C6C4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83C7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9B7A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74C9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D1C7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DC452A"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62850" w14:textId="77777777" w:rsidR="000060B3" w:rsidRDefault="000060B3">
            <w:pPr>
              <w:spacing w:after="0"/>
              <w:rPr>
                <w:rFonts w:ascii="Arial" w:hAnsi="Arial"/>
                <w:sz w:val="18"/>
                <w:lang w:val="en-US" w:eastAsia="zh-CN"/>
              </w:rPr>
            </w:pPr>
          </w:p>
        </w:tc>
      </w:tr>
      <w:tr w:rsidR="000060B3" w14:paraId="487696F1"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05F9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12CC7"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FBC3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44F71"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4E48642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36747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0078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76C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F7FD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93DB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2708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4927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480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200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250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9375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85981"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E8A25" w14:textId="77777777" w:rsidR="000060B3" w:rsidRDefault="000060B3">
            <w:pPr>
              <w:spacing w:after="0"/>
              <w:rPr>
                <w:rFonts w:ascii="Arial" w:hAnsi="Arial"/>
                <w:sz w:val="18"/>
                <w:lang w:val="en-US" w:eastAsia="zh-CN"/>
              </w:rPr>
            </w:pPr>
          </w:p>
        </w:tc>
      </w:tr>
      <w:tr w:rsidR="000060B3" w14:paraId="0B82DEE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96BC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95F8E"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9A62"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68C9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CB21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99E8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4AB3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A34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B12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5C9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5DC1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84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C9BB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CD9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1FB5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C040F2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5F6C6"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8FF31" w14:textId="77777777" w:rsidR="000060B3" w:rsidRDefault="000060B3">
            <w:pPr>
              <w:spacing w:after="0"/>
              <w:rPr>
                <w:rFonts w:ascii="Arial" w:hAnsi="Arial"/>
                <w:sz w:val="18"/>
                <w:lang w:val="en-US" w:eastAsia="zh-CN"/>
              </w:rPr>
            </w:pPr>
          </w:p>
        </w:tc>
      </w:tr>
    </w:tbl>
    <w:p w14:paraId="36AE3789" w14:textId="77777777" w:rsidR="000060B3" w:rsidRDefault="000060B3" w:rsidP="000060B3">
      <w:pPr>
        <w:rPr>
          <w:lang w:eastAsia="ko-KR"/>
        </w:rPr>
      </w:pPr>
    </w:p>
    <w:p w14:paraId="558983D8" w14:textId="77777777" w:rsidR="005229A5" w:rsidRDefault="000060B3" w:rsidP="005229A5">
      <w:pPr>
        <w:pStyle w:val="Heading3"/>
        <w:ind w:left="0" w:firstLine="0"/>
      </w:pPr>
      <w:bookmarkStart w:id="116" w:name="_Toc56085236"/>
      <w:r>
        <w:rPr>
          <w:color w:val="000000"/>
          <w:lang w:val="en-US" w:eastAsia="zh-CN"/>
        </w:rPr>
        <w:t>5.6.2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16"/>
    </w:p>
    <w:p w14:paraId="7CDE6E94" w14:textId="1793DC7F" w:rsidR="000060B3" w:rsidRDefault="000060B3" w:rsidP="005229A5">
      <w:pPr>
        <w:tabs>
          <w:tab w:val="num" w:pos="680"/>
        </w:tabs>
        <w:spacing w:before="100" w:beforeAutospacing="1" w:afterLines="100" w:after="240"/>
        <w:outlineLvl w:val="2"/>
        <w:rPr>
          <w:color w:val="000000"/>
          <w:lang w:val="en-US" w:eastAsia="zh-CN"/>
        </w:rPr>
      </w:pPr>
      <w:r>
        <w:rPr>
          <w:color w:val="000000"/>
          <w:lang w:val="en-US" w:eastAsia="ja-JP"/>
        </w:rPr>
        <w:t xml:space="preserve">For </w:t>
      </w:r>
      <w:r>
        <w:rPr>
          <w:rFonts w:ascii="Arial" w:hAnsi="Arial"/>
          <w:color w:val="000000"/>
          <w:sz w:val="18"/>
          <w:lang w:val="en-US" w:eastAsia="zh-CN"/>
        </w:rPr>
        <w:t>CA_n3-n5-n7-n78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5.6.2-1 and</w:t>
      </w:r>
      <w:r>
        <w:rPr>
          <w:color w:val="000000"/>
          <w:lang w:val="en-US" w:eastAsia="zh-CN"/>
        </w:rPr>
        <w:t xml:space="preserve"> </w:t>
      </w:r>
      <w:r>
        <w:rPr>
          <w:color w:val="000000"/>
          <w:lang w:val="en-US" w:eastAsia="ja-JP"/>
        </w:rPr>
        <w:t xml:space="preserve"> table 5.6.2-2</w:t>
      </w:r>
      <w:r>
        <w:rPr>
          <w:color w:val="000000"/>
          <w:lang w:val="en-US" w:eastAsia="zh-CN"/>
        </w:rPr>
        <w:t xml:space="preserve">, respectively. Values are derived from </w:t>
      </w: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r>
        <w:rPr>
          <w:color w:val="000000"/>
          <w:lang w:val="en-US" w:eastAsia="zh-CN"/>
        </w:rPr>
        <w:t>.</w:t>
      </w:r>
    </w:p>
    <w:p w14:paraId="7C452623" w14:textId="78E0160A" w:rsidR="000060B3" w:rsidRDefault="000060B3" w:rsidP="000060B3">
      <w:pPr>
        <w:pStyle w:val="TH"/>
        <w:rPr>
          <w:color w:val="000000"/>
        </w:rPr>
      </w:pPr>
      <w:r>
        <w:rPr>
          <w:color w:val="000000"/>
        </w:rPr>
        <w:t>Table 5.6.2-1: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4FBE43C2"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D50F05"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ADE180"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0A531"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35FEBBE3" w14:textId="77777777" w:rsidTr="000060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3A462A"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A287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28EC51"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4515D34"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7AD2DA"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F7B16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5EF107"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F86F5FC"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716E8F"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AB0F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72507F"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30953F19"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979E94"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AB3D46"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5A9865"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0.8</w:t>
            </w:r>
          </w:p>
        </w:tc>
      </w:tr>
    </w:tbl>
    <w:p w14:paraId="68A264D7" w14:textId="77777777" w:rsidR="000060B3" w:rsidRDefault="000060B3" w:rsidP="000060B3">
      <w:pPr>
        <w:rPr>
          <w:color w:val="000000"/>
          <w:lang w:val="en-US" w:eastAsia="ja-JP"/>
        </w:rPr>
      </w:pPr>
    </w:p>
    <w:p w14:paraId="3903863D" w14:textId="5854EE3E" w:rsidR="000060B3" w:rsidRDefault="000060B3" w:rsidP="000060B3">
      <w:pPr>
        <w:pStyle w:val="TH"/>
        <w:rPr>
          <w:color w:val="000000"/>
          <w:lang w:eastAsia="zh-CN"/>
        </w:rPr>
      </w:pPr>
      <w:r>
        <w:rPr>
          <w:color w:val="000000"/>
        </w:rPr>
        <w:t>Table 5.6.2-2: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1A297F4F"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41AED8"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DD88C3"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D450B9"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6ABAF47B" w14:textId="77777777" w:rsidTr="000060B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05B2B8"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A61F74"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115A1E"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1E0417B"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420CBE"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EFAABD"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760D11"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3978AE8"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3CF2B6"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3800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7B7DD7"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C8A3DF0"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B8AC0B"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2ACD9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246D83"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0.5</w:t>
            </w:r>
          </w:p>
        </w:tc>
      </w:tr>
    </w:tbl>
    <w:p w14:paraId="6E770A0F" w14:textId="77777777" w:rsidR="000060B3" w:rsidRDefault="000060B3" w:rsidP="000060B3">
      <w:pPr>
        <w:rPr>
          <w:rFonts w:eastAsia="MS Mincho"/>
          <w:lang w:eastAsia="ko-KR"/>
        </w:rPr>
      </w:pPr>
    </w:p>
    <w:p w14:paraId="3B9ED0A8" w14:textId="77777777" w:rsidR="005229A5" w:rsidRDefault="000060B3" w:rsidP="005229A5">
      <w:pPr>
        <w:pStyle w:val="Heading3"/>
        <w:ind w:left="0" w:firstLine="0"/>
      </w:pPr>
      <w:bookmarkStart w:id="117" w:name="_Toc56085237"/>
      <w:r>
        <w:rPr>
          <w:color w:val="000000"/>
          <w:lang w:val="en-US" w:eastAsia="zh-CN"/>
        </w:rPr>
        <w:t>5.6.3</w:t>
      </w:r>
      <w:r>
        <w:rPr>
          <w:rFonts w:ascii="Calibri" w:hAnsi="Calibri"/>
          <w:color w:val="000000"/>
          <w:sz w:val="22"/>
          <w:szCs w:val="22"/>
          <w:lang w:val="en-US" w:eastAsia="sv-SE"/>
        </w:rPr>
        <w:tab/>
      </w:r>
      <w:r>
        <w:rPr>
          <w:color w:val="000000"/>
          <w:lang w:val="en-US" w:eastAsia="zh-CN"/>
        </w:rPr>
        <w:t>REFSENS requirements</w:t>
      </w:r>
      <w:bookmarkEnd w:id="117"/>
    </w:p>
    <w:p w14:paraId="44EB8BF9" w14:textId="56B79EE3" w:rsidR="000060B3" w:rsidRDefault="000060B3" w:rsidP="005229A5">
      <w:pPr>
        <w:tabs>
          <w:tab w:val="num" w:pos="680"/>
        </w:tabs>
        <w:spacing w:before="100" w:beforeAutospacing="1" w:afterLines="100" w:after="240"/>
        <w:outlineLvl w:val="2"/>
        <w:rPr>
          <w:i/>
          <w:color w:val="000000"/>
          <w:lang w:eastAsia="zh-CN"/>
        </w:rPr>
      </w:pPr>
      <w:r>
        <w:rPr>
          <w:color w:val="000000"/>
          <w:lang w:val="en-US" w:eastAsia="ja-JP"/>
        </w:rPr>
        <w:t>MSD requirements are captured in lower order combinations.</w:t>
      </w:r>
    </w:p>
    <w:p w14:paraId="3F0F4BC3" w14:textId="77777777" w:rsidR="00166B56" w:rsidRDefault="00166B56" w:rsidP="00166B56"/>
    <w:p w14:paraId="48DA55BA" w14:textId="77777777" w:rsidR="00166B56" w:rsidRPr="00D07090" w:rsidRDefault="00166B56" w:rsidP="00166B56"/>
    <w:p w14:paraId="7B178AE5" w14:textId="312D7967" w:rsidR="00166B56" w:rsidRPr="004D3578" w:rsidRDefault="00166B56" w:rsidP="00166B56">
      <w:pPr>
        <w:pStyle w:val="Heading1"/>
      </w:pPr>
      <w:r w:rsidRPr="004D3578">
        <w:br w:type="page"/>
      </w:r>
      <w:bookmarkStart w:id="118" w:name="_Toc46998018"/>
      <w:bookmarkStart w:id="119" w:name="_Toc49441248"/>
      <w:bookmarkStart w:id="120" w:name="_Toc56085238"/>
      <w:r w:rsidRPr="004D3578">
        <w:t xml:space="preserve">Annex </w:t>
      </w:r>
      <w:r>
        <w:t>A</w:t>
      </w:r>
      <w:r w:rsidRPr="004D3578">
        <w:t xml:space="preserve"> </w:t>
      </w:r>
      <w:r>
        <w:t xml:space="preserve">- </w:t>
      </w:r>
      <w:r w:rsidRPr="004D3578">
        <w:t>Change history</w:t>
      </w:r>
      <w:bookmarkEnd w:id="118"/>
      <w:bookmarkEnd w:id="119"/>
      <w:bookmarkEnd w:id="120"/>
    </w:p>
    <w:p w14:paraId="51387A96" w14:textId="77777777" w:rsidR="00166B56" w:rsidRPr="00235394" w:rsidRDefault="00166B56" w:rsidP="00166B56">
      <w:pPr>
        <w:pStyle w:val="TH"/>
      </w:pPr>
      <w:bookmarkStart w:id="121" w:name="historyclause"/>
      <w:bookmarkEnd w:id="1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EE0ED8">
        <w:trPr>
          <w:cantSplit/>
        </w:trPr>
        <w:tc>
          <w:tcPr>
            <w:tcW w:w="9639" w:type="dxa"/>
            <w:gridSpan w:val="8"/>
            <w:tcBorders>
              <w:bottom w:val="nil"/>
            </w:tcBorders>
            <w:shd w:val="solid" w:color="FFFFFF" w:fill="auto"/>
          </w:tcPr>
          <w:p w14:paraId="7EC3AF05" w14:textId="77777777" w:rsidR="00166B56" w:rsidRPr="00235394" w:rsidRDefault="00166B56" w:rsidP="007A1370">
            <w:pPr>
              <w:pStyle w:val="TAL"/>
              <w:jc w:val="center"/>
              <w:rPr>
                <w:b/>
                <w:sz w:val="16"/>
              </w:rPr>
            </w:pPr>
            <w:r w:rsidRPr="00235394">
              <w:rPr>
                <w:b/>
              </w:rPr>
              <w:t>Change history</w:t>
            </w:r>
          </w:p>
        </w:tc>
      </w:tr>
      <w:tr w:rsidR="00166B56" w:rsidRPr="00235394" w14:paraId="67CB06A8" w14:textId="77777777" w:rsidTr="00EE0ED8">
        <w:tc>
          <w:tcPr>
            <w:tcW w:w="800" w:type="dxa"/>
            <w:shd w:val="pct10" w:color="auto" w:fill="FFFFFF"/>
          </w:tcPr>
          <w:p w14:paraId="0991E215" w14:textId="77777777" w:rsidR="00166B56" w:rsidRPr="00235394" w:rsidRDefault="00166B56" w:rsidP="007A1370">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7A1370">
            <w:pPr>
              <w:pStyle w:val="TAL"/>
              <w:rPr>
                <w:b/>
                <w:sz w:val="16"/>
              </w:rPr>
            </w:pPr>
            <w:r>
              <w:rPr>
                <w:b/>
                <w:sz w:val="16"/>
              </w:rPr>
              <w:t>Meeting</w:t>
            </w:r>
          </w:p>
        </w:tc>
        <w:tc>
          <w:tcPr>
            <w:tcW w:w="851" w:type="dxa"/>
            <w:shd w:val="pct10" w:color="auto" w:fill="FFFFFF"/>
          </w:tcPr>
          <w:p w14:paraId="2089B7AE" w14:textId="77777777" w:rsidR="00166B56" w:rsidRPr="00235394" w:rsidRDefault="00166B56" w:rsidP="007A1370">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7A1370">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7A1370">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7A1370">
            <w:pPr>
              <w:pStyle w:val="TAL"/>
              <w:rPr>
                <w:b/>
                <w:sz w:val="16"/>
              </w:rPr>
            </w:pPr>
            <w:r>
              <w:rPr>
                <w:b/>
                <w:sz w:val="16"/>
              </w:rPr>
              <w:t>Cat</w:t>
            </w:r>
          </w:p>
        </w:tc>
        <w:tc>
          <w:tcPr>
            <w:tcW w:w="4253" w:type="dxa"/>
            <w:shd w:val="pct10" w:color="auto" w:fill="FFFFFF"/>
          </w:tcPr>
          <w:p w14:paraId="5A3CB8E3" w14:textId="77777777" w:rsidR="00166B56" w:rsidRPr="00235394" w:rsidRDefault="00166B56" w:rsidP="007A1370">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7A1370">
            <w:pPr>
              <w:pStyle w:val="TAL"/>
              <w:rPr>
                <w:b/>
                <w:sz w:val="16"/>
              </w:rPr>
            </w:pPr>
            <w:r w:rsidRPr="00235394">
              <w:rPr>
                <w:b/>
                <w:sz w:val="16"/>
              </w:rPr>
              <w:t>New</w:t>
            </w:r>
            <w:r>
              <w:rPr>
                <w:b/>
                <w:sz w:val="16"/>
              </w:rPr>
              <w:t xml:space="preserve"> version</w:t>
            </w:r>
          </w:p>
        </w:tc>
      </w:tr>
      <w:tr w:rsidR="00166B56" w:rsidRPr="006B0D02" w14:paraId="2B1BECD5" w14:textId="77777777" w:rsidTr="00EE0ED8">
        <w:tc>
          <w:tcPr>
            <w:tcW w:w="800" w:type="dxa"/>
            <w:shd w:val="solid" w:color="FFFFFF" w:fill="auto"/>
          </w:tcPr>
          <w:p w14:paraId="72CB58AF" w14:textId="63FBAF60" w:rsidR="00166B56" w:rsidRPr="00A35900" w:rsidRDefault="00166B56" w:rsidP="007A1370">
            <w:pPr>
              <w:pStyle w:val="TAC"/>
            </w:pPr>
            <w:r w:rsidRPr="00A35900">
              <w:rPr>
                <w:rFonts w:hint="eastAsia"/>
              </w:rPr>
              <w:t>2</w:t>
            </w:r>
            <w:r w:rsidRPr="00A35900">
              <w:t>020-</w:t>
            </w:r>
            <w:r w:rsidR="009A3B13">
              <w:t>0</w:t>
            </w:r>
            <w:r w:rsidRPr="00A35900">
              <w:t>8</w:t>
            </w:r>
          </w:p>
        </w:tc>
        <w:tc>
          <w:tcPr>
            <w:tcW w:w="1043" w:type="dxa"/>
            <w:shd w:val="solid" w:color="FFFFFF" w:fill="auto"/>
          </w:tcPr>
          <w:p w14:paraId="7E1622DD" w14:textId="77777777" w:rsidR="00166B56" w:rsidRPr="00A35900" w:rsidRDefault="00166B56" w:rsidP="007A1370">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06336C6E" w:rsidR="00166B56" w:rsidRPr="00A35900" w:rsidRDefault="00B37A1E" w:rsidP="007A1370">
            <w:pPr>
              <w:pStyle w:val="TAC"/>
            </w:pPr>
            <w:r w:rsidRPr="00B37A1E">
              <w:t>R4-2010682</w:t>
            </w:r>
          </w:p>
        </w:tc>
        <w:tc>
          <w:tcPr>
            <w:tcW w:w="425" w:type="dxa"/>
            <w:shd w:val="solid" w:color="FFFFFF" w:fill="auto"/>
          </w:tcPr>
          <w:p w14:paraId="05BE3CF5" w14:textId="77777777" w:rsidR="00166B56" w:rsidRPr="00A35900" w:rsidRDefault="00166B56" w:rsidP="007A1370">
            <w:pPr>
              <w:pStyle w:val="TAL"/>
            </w:pPr>
          </w:p>
        </w:tc>
        <w:tc>
          <w:tcPr>
            <w:tcW w:w="425" w:type="dxa"/>
            <w:shd w:val="solid" w:color="FFFFFF" w:fill="auto"/>
          </w:tcPr>
          <w:p w14:paraId="6E353401" w14:textId="77777777" w:rsidR="00166B56" w:rsidRPr="00A35900" w:rsidRDefault="00166B56" w:rsidP="007A1370">
            <w:pPr>
              <w:pStyle w:val="TAR"/>
            </w:pPr>
          </w:p>
        </w:tc>
        <w:tc>
          <w:tcPr>
            <w:tcW w:w="425" w:type="dxa"/>
            <w:shd w:val="solid" w:color="FFFFFF" w:fill="auto"/>
          </w:tcPr>
          <w:p w14:paraId="0A1902A0" w14:textId="77777777" w:rsidR="00166B56" w:rsidRPr="00A35900" w:rsidRDefault="00166B56" w:rsidP="007A1370">
            <w:pPr>
              <w:pStyle w:val="TAC"/>
            </w:pPr>
          </w:p>
        </w:tc>
        <w:tc>
          <w:tcPr>
            <w:tcW w:w="4253" w:type="dxa"/>
            <w:shd w:val="solid" w:color="FFFFFF" w:fill="auto"/>
          </w:tcPr>
          <w:p w14:paraId="7C867C21" w14:textId="77777777" w:rsidR="00166B56" w:rsidRPr="00A35900" w:rsidRDefault="00166B56" w:rsidP="007A1370">
            <w:pPr>
              <w:pStyle w:val="TAL"/>
            </w:pPr>
            <w:r w:rsidRPr="00515CBE">
              <w:t>TR skeleton</w:t>
            </w:r>
          </w:p>
        </w:tc>
        <w:tc>
          <w:tcPr>
            <w:tcW w:w="1417" w:type="dxa"/>
            <w:shd w:val="solid" w:color="FFFFFF" w:fill="auto"/>
          </w:tcPr>
          <w:p w14:paraId="4E54ED2E" w14:textId="77777777" w:rsidR="00166B56" w:rsidRPr="00A35900" w:rsidRDefault="00166B56" w:rsidP="007A1370">
            <w:pPr>
              <w:pStyle w:val="TAC"/>
            </w:pPr>
            <w:r w:rsidRPr="00515CBE">
              <w:t>0.0.1</w:t>
            </w:r>
          </w:p>
        </w:tc>
      </w:tr>
      <w:tr w:rsidR="00EE0ED8" w:rsidRPr="006B0D02" w14:paraId="76031349" w14:textId="77777777" w:rsidTr="00EE0ED8">
        <w:tc>
          <w:tcPr>
            <w:tcW w:w="800" w:type="dxa"/>
            <w:shd w:val="solid" w:color="FFFFFF" w:fill="auto"/>
          </w:tcPr>
          <w:p w14:paraId="725DEF74" w14:textId="0E40639B" w:rsidR="00EE0ED8" w:rsidRPr="00A35900" w:rsidRDefault="00EE0ED8" w:rsidP="00EE0ED8">
            <w:pPr>
              <w:pStyle w:val="TAC"/>
            </w:pPr>
            <w:r w:rsidRPr="00A35900">
              <w:rPr>
                <w:rFonts w:hint="eastAsia"/>
              </w:rPr>
              <w:t>2</w:t>
            </w:r>
            <w:r w:rsidRPr="00A35900">
              <w:t>020-</w:t>
            </w:r>
            <w:r>
              <w:t>0</w:t>
            </w:r>
            <w:r w:rsidRPr="00A35900">
              <w:t>8</w:t>
            </w:r>
          </w:p>
        </w:tc>
        <w:tc>
          <w:tcPr>
            <w:tcW w:w="1043" w:type="dxa"/>
            <w:shd w:val="solid" w:color="FFFFFF" w:fill="auto"/>
          </w:tcPr>
          <w:p w14:paraId="18B83A71" w14:textId="5739F305" w:rsidR="00EE0ED8" w:rsidRPr="00515CBE" w:rsidRDefault="00EE0ED8" w:rsidP="00EE0ED8">
            <w:pPr>
              <w:pStyle w:val="TAC"/>
            </w:pPr>
            <w:r w:rsidRPr="00515CBE">
              <w:t>3GPP</w:t>
            </w:r>
            <w:r>
              <w:rPr>
                <w:rFonts w:hint="eastAsia"/>
              </w:rPr>
              <w:t xml:space="preserve"> </w:t>
            </w:r>
            <w:r w:rsidRPr="00515CBE">
              <w:t>RAN4#</w:t>
            </w:r>
            <w:r w:rsidRPr="00A35900">
              <w:t>96-e</w:t>
            </w:r>
          </w:p>
        </w:tc>
        <w:tc>
          <w:tcPr>
            <w:tcW w:w="851" w:type="dxa"/>
            <w:shd w:val="solid" w:color="FFFFFF" w:fill="auto"/>
          </w:tcPr>
          <w:p w14:paraId="6EA6B9EB" w14:textId="38ADF43F" w:rsidR="00EE0ED8" w:rsidRPr="00B37A1E" w:rsidRDefault="00EE0ED8" w:rsidP="00EE0ED8">
            <w:pPr>
              <w:pStyle w:val="TAC"/>
            </w:pPr>
            <w:r w:rsidRPr="00EE0ED8">
              <w:t>R4-2011887</w:t>
            </w:r>
          </w:p>
        </w:tc>
        <w:tc>
          <w:tcPr>
            <w:tcW w:w="425" w:type="dxa"/>
            <w:shd w:val="solid" w:color="FFFFFF" w:fill="auto"/>
          </w:tcPr>
          <w:p w14:paraId="0D376768" w14:textId="77777777" w:rsidR="00EE0ED8" w:rsidRPr="00A35900" w:rsidRDefault="00EE0ED8" w:rsidP="00EE0ED8">
            <w:pPr>
              <w:pStyle w:val="TAL"/>
            </w:pPr>
          </w:p>
        </w:tc>
        <w:tc>
          <w:tcPr>
            <w:tcW w:w="425" w:type="dxa"/>
            <w:shd w:val="solid" w:color="FFFFFF" w:fill="auto"/>
          </w:tcPr>
          <w:p w14:paraId="2186BE26" w14:textId="77777777" w:rsidR="00EE0ED8" w:rsidRPr="00A35900" w:rsidRDefault="00EE0ED8" w:rsidP="00EE0ED8">
            <w:pPr>
              <w:pStyle w:val="TAR"/>
            </w:pPr>
          </w:p>
        </w:tc>
        <w:tc>
          <w:tcPr>
            <w:tcW w:w="425" w:type="dxa"/>
            <w:shd w:val="solid" w:color="FFFFFF" w:fill="auto"/>
          </w:tcPr>
          <w:p w14:paraId="49398894" w14:textId="77777777" w:rsidR="00EE0ED8" w:rsidRPr="00A35900" w:rsidRDefault="00EE0ED8" w:rsidP="00EE0ED8">
            <w:pPr>
              <w:pStyle w:val="TAC"/>
            </w:pPr>
          </w:p>
        </w:tc>
        <w:tc>
          <w:tcPr>
            <w:tcW w:w="4253" w:type="dxa"/>
            <w:shd w:val="solid" w:color="FFFFFF" w:fill="auto"/>
          </w:tcPr>
          <w:p w14:paraId="37BA1BF3" w14:textId="0F71F041" w:rsidR="00EE0ED8" w:rsidRPr="0006687D" w:rsidRDefault="00EE0ED8" w:rsidP="00EE0ED8">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9CEFF55" w14:textId="77777777" w:rsidR="00EE0ED8" w:rsidRPr="0006687D" w:rsidRDefault="00EE0ED8" w:rsidP="00EE0ED8">
            <w:pPr>
              <w:pStyle w:val="TAL"/>
              <w:rPr>
                <w:lang w:val="en-US"/>
              </w:rPr>
            </w:pPr>
          </w:p>
          <w:p w14:paraId="4614876C" w14:textId="7D604616" w:rsidR="00EE0ED8" w:rsidRDefault="00EE0ED8" w:rsidP="00EE0ED8">
            <w:pPr>
              <w:pStyle w:val="TAL"/>
              <w:rPr>
                <w:lang w:val="en-US"/>
              </w:rPr>
            </w:pPr>
            <w:r w:rsidRPr="00EE0ED8">
              <w:rPr>
                <w:lang w:val="en-US"/>
              </w:rPr>
              <w:t>R4-2010254, “TP for TR 38.717-04-01 CA_n3A-n28A-n41A-n78A”, Samsung, KDDI</w:t>
            </w:r>
          </w:p>
          <w:p w14:paraId="716DBEC3" w14:textId="77777777" w:rsidR="00EE0ED8" w:rsidRPr="00EE0ED8" w:rsidRDefault="00EE0ED8" w:rsidP="00EE0ED8">
            <w:pPr>
              <w:pStyle w:val="TAL"/>
              <w:rPr>
                <w:lang w:val="en-US"/>
              </w:rPr>
            </w:pPr>
          </w:p>
          <w:p w14:paraId="3F396843" w14:textId="6CDF1BE6" w:rsidR="00EE0ED8" w:rsidRPr="00515CBE" w:rsidRDefault="00EE0ED8" w:rsidP="00EE0ED8">
            <w:pPr>
              <w:pStyle w:val="TAL"/>
            </w:pPr>
            <w:r w:rsidRPr="00EE0ED8">
              <w:rPr>
                <w:lang w:val="en-US"/>
              </w:rPr>
              <w:t>R4-2011676, “TP to add CA_n25A-n41A-n66A-n71A, CA_n25A-n41(2A)-n66A-n71A, CA_n25A-n41C-n66A-n71A”, Ericsson, T-Mobile US</w:t>
            </w:r>
          </w:p>
        </w:tc>
        <w:tc>
          <w:tcPr>
            <w:tcW w:w="1417" w:type="dxa"/>
            <w:shd w:val="solid" w:color="FFFFFF" w:fill="auto"/>
          </w:tcPr>
          <w:p w14:paraId="1861ABA8" w14:textId="6187B625" w:rsidR="00EE0ED8" w:rsidRPr="00515CBE" w:rsidRDefault="00EE0ED8" w:rsidP="00EE0ED8">
            <w:pPr>
              <w:pStyle w:val="TAC"/>
            </w:pPr>
            <w:r w:rsidRPr="00515CBE">
              <w:t>0.</w:t>
            </w:r>
            <w:r>
              <w:t>1</w:t>
            </w:r>
            <w:r w:rsidRPr="00515CBE">
              <w:t>.</w:t>
            </w:r>
            <w:r>
              <w:t>0</w:t>
            </w:r>
          </w:p>
        </w:tc>
      </w:tr>
      <w:tr w:rsidR="007A1370" w:rsidRPr="006B0D02" w14:paraId="6C7A0E1F" w14:textId="77777777" w:rsidTr="00EE0ED8">
        <w:tc>
          <w:tcPr>
            <w:tcW w:w="800" w:type="dxa"/>
            <w:shd w:val="solid" w:color="FFFFFF" w:fill="auto"/>
          </w:tcPr>
          <w:p w14:paraId="62E65933" w14:textId="3ABBD057" w:rsidR="007A1370" w:rsidRPr="00A35900" w:rsidRDefault="007A1370" w:rsidP="00EE0ED8">
            <w:pPr>
              <w:pStyle w:val="TAC"/>
            </w:pPr>
            <w:r>
              <w:t>2020-11</w:t>
            </w:r>
          </w:p>
        </w:tc>
        <w:tc>
          <w:tcPr>
            <w:tcW w:w="1043" w:type="dxa"/>
            <w:shd w:val="solid" w:color="FFFFFF" w:fill="auto"/>
          </w:tcPr>
          <w:p w14:paraId="39F8EBB8" w14:textId="4227531D" w:rsidR="007A1370" w:rsidRPr="00515CBE" w:rsidRDefault="007A1370" w:rsidP="00EE0ED8">
            <w:pPr>
              <w:pStyle w:val="TAC"/>
            </w:pPr>
            <w:r w:rsidRPr="00515CBE">
              <w:t>3GPP</w:t>
            </w:r>
            <w:r>
              <w:rPr>
                <w:rFonts w:hint="eastAsia"/>
              </w:rPr>
              <w:t xml:space="preserve"> </w:t>
            </w:r>
            <w:r w:rsidRPr="00515CBE">
              <w:t>RAN4#</w:t>
            </w:r>
            <w:r w:rsidRPr="00A35900">
              <w:t>9</w:t>
            </w:r>
            <w:r>
              <w:t>7</w:t>
            </w:r>
            <w:r w:rsidRPr="00A35900">
              <w:t>-e</w:t>
            </w:r>
          </w:p>
        </w:tc>
        <w:tc>
          <w:tcPr>
            <w:tcW w:w="851" w:type="dxa"/>
            <w:shd w:val="solid" w:color="FFFFFF" w:fill="auto"/>
          </w:tcPr>
          <w:p w14:paraId="1D77C4CB" w14:textId="32D2A143" w:rsidR="007A1370" w:rsidRPr="00EE0ED8" w:rsidRDefault="007A1370" w:rsidP="00EE0ED8">
            <w:pPr>
              <w:pStyle w:val="TAC"/>
            </w:pPr>
            <w:r w:rsidRPr="007A1370">
              <w:t>R4-2015926</w:t>
            </w:r>
          </w:p>
        </w:tc>
        <w:tc>
          <w:tcPr>
            <w:tcW w:w="425" w:type="dxa"/>
            <w:shd w:val="solid" w:color="FFFFFF" w:fill="auto"/>
          </w:tcPr>
          <w:p w14:paraId="16C55626" w14:textId="77777777" w:rsidR="007A1370" w:rsidRPr="00A35900" w:rsidRDefault="007A1370" w:rsidP="00EE0ED8">
            <w:pPr>
              <w:pStyle w:val="TAL"/>
            </w:pPr>
          </w:p>
        </w:tc>
        <w:tc>
          <w:tcPr>
            <w:tcW w:w="425" w:type="dxa"/>
            <w:shd w:val="solid" w:color="FFFFFF" w:fill="auto"/>
          </w:tcPr>
          <w:p w14:paraId="2B869E56" w14:textId="77777777" w:rsidR="007A1370" w:rsidRPr="00A35900" w:rsidRDefault="007A1370" w:rsidP="00EE0ED8">
            <w:pPr>
              <w:pStyle w:val="TAR"/>
            </w:pPr>
          </w:p>
        </w:tc>
        <w:tc>
          <w:tcPr>
            <w:tcW w:w="425" w:type="dxa"/>
            <w:shd w:val="solid" w:color="FFFFFF" w:fill="auto"/>
          </w:tcPr>
          <w:p w14:paraId="66751B5D" w14:textId="77777777" w:rsidR="007A1370" w:rsidRPr="00A35900" w:rsidRDefault="007A1370" w:rsidP="00EE0ED8">
            <w:pPr>
              <w:pStyle w:val="TAC"/>
            </w:pPr>
          </w:p>
        </w:tc>
        <w:tc>
          <w:tcPr>
            <w:tcW w:w="4253" w:type="dxa"/>
            <w:shd w:val="solid" w:color="FFFFFF" w:fill="auto"/>
          </w:tcPr>
          <w:p w14:paraId="26702FE4" w14:textId="77777777" w:rsidR="007A1370" w:rsidRPr="0006687D" w:rsidRDefault="007A1370" w:rsidP="007A1370">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38EA10B3" w14:textId="77777777" w:rsidR="007A1370" w:rsidRPr="0006687D" w:rsidRDefault="007A1370" w:rsidP="007A1370">
            <w:pPr>
              <w:pStyle w:val="TAL"/>
              <w:rPr>
                <w:lang w:val="en-US"/>
              </w:rPr>
            </w:pPr>
          </w:p>
          <w:p w14:paraId="6F03B69A" w14:textId="24DEF2A6" w:rsidR="007A1370" w:rsidRPr="007A1370" w:rsidRDefault="007A1370" w:rsidP="007A1370">
            <w:pPr>
              <w:rPr>
                <w:rFonts w:ascii="Arial" w:hAnsi="Arial"/>
                <w:sz w:val="18"/>
                <w:lang w:val="en-US"/>
              </w:rPr>
            </w:pPr>
            <w:r w:rsidRPr="007A1370">
              <w:rPr>
                <w:rFonts w:ascii="Arial" w:hAnsi="Arial"/>
                <w:sz w:val="18"/>
                <w:lang w:val="en-US"/>
              </w:rPr>
              <w:t>R4-2014118, “TP for TR 38.717-04-01 CA_n3-n28-n41-n77”, Samsung, KDDI</w:t>
            </w:r>
          </w:p>
          <w:p w14:paraId="59DA4702" w14:textId="2505AEB9" w:rsidR="007A1370" w:rsidRPr="007A1370" w:rsidRDefault="007A1370" w:rsidP="007A1370">
            <w:pPr>
              <w:rPr>
                <w:rFonts w:ascii="Arial" w:hAnsi="Arial"/>
                <w:sz w:val="18"/>
                <w:lang w:val="en-US"/>
              </w:rPr>
            </w:pPr>
            <w:r w:rsidRPr="007A1370">
              <w:rPr>
                <w:rFonts w:ascii="Arial" w:hAnsi="Arial"/>
                <w:sz w:val="18"/>
                <w:lang w:val="en-US"/>
              </w:rPr>
              <w:t>R4-2014816, “TP for CA_n1-n77-n79-n257 4DL/1UL for TR38.717-04-01”, NTT DOCOMO, INC.</w:t>
            </w:r>
          </w:p>
          <w:p w14:paraId="5755CC72" w14:textId="1C47821C" w:rsidR="007A1370" w:rsidRPr="007A1370" w:rsidRDefault="007A1370" w:rsidP="007A1370">
            <w:pPr>
              <w:rPr>
                <w:rFonts w:ascii="Arial" w:hAnsi="Arial"/>
                <w:sz w:val="18"/>
                <w:lang w:val="en-US"/>
              </w:rPr>
            </w:pPr>
            <w:r w:rsidRPr="007A1370">
              <w:rPr>
                <w:rFonts w:ascii="Arial" w:hAnsi="Arial"/>
                <w:sz w:val="18"/>
                <w:lang w:val="en-US"/>
              </w:rPr>
              <w:t>R4-2014817, “TP for CA_n1-n78-n79-n257 4DL/1UL for TR38.717-04-01”, NTT DOCOMO, INC.</w:t>
            </w:r>
          </w:p>
          <w:p w14:paraId="35A79B9F" w14:textId="45F5F2F3" w:rsidR="007A1370" w:rsidRPr="007A1370" w:rsidRDefault="007A1370" w:rsidP="007A1370">
            <w:pPr>
              <w:rPr>
                <w:rFonts w:ascii="Arial" w:hAnsi="Arial"/>
                <w:sz w:val="18"/>
                <w:lang w:val="en-US"/>
              </w:rPr>
            </w:pPr>
            <w:r w:rsidRPr="007A1370">
              <w:rPr>
                <w:rFonts w:ascii="Arial" w:hAnsi="Arial"/>
                <w:sz w:val="18"/>
                <w:lang w:val="en-US"/>
              </w:rPr>
              <w:t>R4-2016307, “TP to add CA_n3A-n5A-n7A-n78A, CA_n3A-n5A-n7B-n78A”, Ericsson, Telstra</w:t>
            </w:r>
          </w:p>
        </w:tc>
        <w:tc>
          <w:tcPr>
            <w:tcW w:w="1417" w:type="dxa"/>
            <w:shd w:val="solid" w:color="FFFFFF" w:fill="auto"/>
          </w:tcPr>
          <w:p w14:paraId="7A09FE9F" w14:textId="3C4F7D9B" w:rsidR="007A1370" w:rsidRPr="00515CBE" w:rsidRDefault="007A1370" w:rsidP="00EE0ED8">
            <w:pPr>
              <w:pStyle w:val="TAC"/>
            </w:pPr>
            <w:r>
              <w:t>0.2.0</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B1988" w14:textId="77777777" w:rsidR="007A1370" w:rsidRDefault="007A1370">
      <w:r>
        <w:separator/>
      </w:r>
    </w:p>
  </w:endnote>
  <w:endnote w:type="continuationSeparator" w:id="0">
    <w:p w14:paraId="46D9A027" w14:textId="77777777" w:rsidR="007A1370" w:rsidRDefault="007A1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C1365" w14:textId="77777777" w:rsidR="007A1370" w:rsidRDefault="007A13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149FF" w14:textId="77777777" w:rsidR="007A1370" w:rsidRDefault="007A1370">
      <w:r>
        <w:separator/>
      </w:r>
    </w:p>
  </w:footnote>
  <w:footnote w:type="continuationSeparator" w:id="0">
    <w:p w14:paraId="6D68F67B" w14:textId="77777777" w:rsidR="007A1370" w:rsidRDefault="007A1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1B108" w14:textId="0A4AFF70" w:rsidR="007A1370" w:rsidRDefault="007A13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4CDB">
      <w:rPr>
        <w:rFonts w:ascii="Arial" w:hAnsi="Arial" w:cs="Arial"/>
        <w:b/>
        <w:noProof/>
        <w:sz w:val="18"/>
        <w:szCs w:val="18"/>
      </w:rPr>
      <w:t>3GPP TR 38.717-04-01 V0.2.0 (2020-11)</w:t>
    </w:r>
    <w:r>
      <w:rPr>
        <w:rFonts w:ascii="Arial" w:hAnsi="Arial" w:cs="Arial"/>
        <w:b/>
        <w:sz w:val="18"/>
        <w:szCs w:val="18"/>
      </w:rPr>
      <w:fldChar w:fldCharType="end"/>
    </w:r>
  </w:p>
  <w:p w14:paraId="62715CBE" w14:textId="77777777" w:rsidR="007A1370" w:rsidRDefault="007A13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0A421554" w:rsidR="007A1370" w:rsidRDefault="007A13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4CDB">
      <w:rPr>
        <w:rFonts w:ascii="Arial" w:hAnsi="Arial" w:cs="Arial"/>
        <w:b/>
        <w:noProof/>
        <w:sz w:val="18"/>
        <w:szCs w:val="18"/>
      </w:rPr>
      <w:t>17</w:t>
    </w:r>
    <w:r>
      <w:rPr>
        <w:rFonts w:ascii="Arial" w:hAnsi="Arial" w:cs="Arial"/>
        <w:b/>
        <w:sz w:val="18"/>
        <w:szCs w:val="18"/>
      </w:rPr>
      <w:fldChar w:fldCharType="end"/>
    </w:r>
  </w:p>
  <w:p w14:paraId="3B979277" w14:textId="77777777" w:rsidR="007A1370" w:rsidRDefault="007A13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457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B3"/>
    <w:rsid w:val="00033397"/>
    <w:rsid w:val="00040095"/>
    <w:rsid w:val="00050424"/>
    <w:rsid w:val="00051834"/>
    <w:rsid w:val="00054A22"/>
    <w:rsid w:val="00062023"/>
    <w:rsid w:val="000655A6"/>
    <w:rsid w:val="00080512"/>
    <w:rsid w:val="000C47C3"/>
    <w:rsid w:val="000D58AB"/>
    <w:rsid w:val="00133525"/>
    <w:rsid w:val="00166B56"/>
    <w:rsid w:val="001A4C42"/>
    <w:rsid w:val="001A7420"/>
    <w:rsid w:val="001B6637"/>
    <w:rsid w:val="001C21C3"/>
    <w:rsid w:val="001D02C2"/>
    <w:rsid w:val="001F0C1D"/>
    <w:rsid w:val="001F1018"/>
    <w:rsid w:val="001F1132"/>
    <w:rsid w:val="001F168B"/>
    <w:rsid w:val="002347A2"/>
    <w:rsid w:val="002675F0"/>
    <w:rsid w:val="002B6339"/>
    <w:rsid w:val="002E00EE"/>
    <w:rsid w:val="003172DC"/>
    <w:rsid w:val="0035462D"/>
    <w:rsid w:val="003765B8"/>
    <w:rsid w:val="003C1C26"/>
    <w:rsid w:val="003C3971"/>
    <w:rsid w:val="00423334"/>
    <w:rsid w:val="004345EC"/>
    <w:rsid w:val="00465515"/>
    <w:rsid w:val="004D3578"/>
    <w:rsid w:val="004E213A"/>
    <w:rsid w:val="004F0988"/>
    <w:rsid w:val="004F3340"/>
    <w:rsid w:val="005229A5"/>
    <w:rsid w:val="0053388B"/>
    <w:rsid w:val="00535773"/>
    <w:rsid w:val="00543E6C"/>
    <w:rsid w:val="00565087"/>
    <w:rsid w:val="00597B11"/>
    <w:rsid w:val="005D2E01"/>
    <w:rsid w:val="005D7526"/>
    <w:rsid w:val="005E4BB2"/>
    <w:rsid w:val="00602AEA"/>
    <w:rsid w:val="00614FDF"/>
    <w:rsid w:val="0063543D"/>
    <w:rsid w:val="00647114"/>
    <w:rsid w:val="00654CDB"/>
    <w:rsid w:val="006A323F"/>
    <w:rsid w:val="006B30D0"/>
    <w:rsid w:val="006C3D95"/>
    <w:rsid w:val="006E5C86"/>
    <w:rsid w:val="00701116"/>
    <w:rsid w:val="00713C44"/>
    <w:rsid w:val="00734A5B"/>
    <w:rsid w:val="0074026F"/>
    <w:rsid w:val="007429F6"/>
    <w:rsid w:val="00744E76"/>
    <w:rsid w:val="00764C94"/>
    <w:rsid w:val="00774DA4"/>
    <w:rsid w:val="00781F0F"/>
    <w:rsid w:val="007A1370"/>
    <w:rsid w:val="007B600E"/>
    <w:rsid w:val="007F0F4A"/>
    <w:rsid w:val="008028A4"/>
    <w:rsid w:val="00830747"/>
    <w:rsid w:val="008768CA"/>
    <w:rsid w:val="008A2344"/>
    <w:rsid w:val="008C384C"/>
    <w:rsid w:val="0090271F"/>
    <w:rsid w:val="00902E23"/>
    <w:rsid w:val="009114D7"/>
    <w:rsid w:val="0091348E"/>
    <w:rsid w:val="00917CCB"/>
    <w:rsid w:val="00940479"/>
    <w:rsid w:val="00942EC2"/>
    <w:rsid w:val="009A3B13"/>
    <w:rsid w:val="009F37B7"/>
    <w:rsid w:val="00A10F02"/>
    <w:rsid w:val="00A164B4"/>
    <w:rsid w:val="00A26956"/>
    <w:rsid w:val="00A27486"/>
    <w:rsid w:val="00A53724"/>
    <w:rsid w:val="00A56066"/>
    <w:rsid w:val="00A73129"/>
    <w:rsid w:val="00A77587"/>
    <w:rsid w:val="00A82346"/>
    <w:rsid w:val="00A92BA1"/>
    <w:rsid w:val="00AC6BC6"/>
    <w:rsid w:val="00AE65E2"/>
    <w:rsid w:val="00B15449"/>
    <w:rsid w:val="00B37A1E"/>
    <w:rsid w:val="00B422A4"/>
    <w:rsid w:val="00B93086"/>
    <w:rsid w:val="00BA19ED"/>
    <w:rsid w:val="00BA4B8D"/>
    <w:rsid w:val="00BC0F7D"/>
    <w:rsid w:val="00BD7D31"/>
    <w:rsid w:val="00BE3255"/>
    <w:rsid w:val="00BF128E"/>
    <w:rsid w:val="00C074DD"/>
    <w:rsid w:val="00C1496A"/>
    <w:rsid w:val="00C33079"/>
    <w:rsid w:val="00C45231"/>
    <w:rsid w:val="00C72833"/>
    <w:rsid w:val="00C80F1D"/>
    <w:rsid w:val="00C90EF0"/>
    <w:rsid w:val="00C93F40"/>
    <w:rsid w:val="00CA3D0C"/>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0ED8"/>
    <w:rsid w:val="00F025A2"/>
    <w:rsid w:val="00F04712"/>
    <w:rsid w:val="00F13360"/>
    <w:rsid w:val="00F15686"/>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character" w:customStyle="1" w:styleId="NOChar1">
    <w:name w:val="NO Char1"/>
    <w:link w:val="NO"/>
    <w:locked/>
    <w:rsid w:val="00EE0ED8"/>
    <w:rPr>
      <w:lang w:eastAsia="en-US"/>
    </w:rPr>
  </w:style>
  <w:style w:type="character" w:customStyle="1" w:styleId="TANChar">
    <w:name w:val="TAN Char"/>
    <w:link w:val="TAN"/>
    <w:qFormat/>
    <w:rsid w:val="001F1018"/>
    <w:rPr>
      <w:rFonts w:ascii="Arial" w:hAnsi="Arial"/>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A137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A1370"/>
    <w:rPr>
      <w:rFonts w:ascii="Arial" w:hAnsi="Arial"/>
      <w:sz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A1370"/>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A1370"/>
  </w:style>
  <w:style w:type="character" w:customStyle="1" w:styleId="BodyTextChar1">
    <w:name w:val="Body Text Char1"/>
    <w:basedOn w:val="DefaultParagraphFont"/>
    <w:rsid w:val="007A1370"/>
    <w:rPr>
      <w:lang w:eastAsia="en-US"/>
    </w:rPr>
  </w:style>
  <w:style w:type="character" w:customStyle="1" w:styleId="TALCar">
    <w:name w:val="TAL Car"/>
    <w:qFormat/>
    <w:rsid w:val="007A1370"/>
    <w:rPr>
      <w:rFonts w:ascii="Arial" w:hAnsi="Arial"/>
      <w:sz w:val="18"/>
      <w:lang w:val="en-GB"/>
    </w:rPr>
  </w:style>
  <w:style w:type="paragraph" w:customStyle="1" w:styleId="121">
    <w:name w:val="表 (青) 121"/>
    <w:uiPriority w:val="99"/>
    <w:semiHidden/>
    <w:rsid w:val="007A1370"/>
    <w:rPr>
      <w:rFonts w:eastAsia="MS Mincho"/>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060B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185941">
      <w:bodyDiv w:val="1"/>
      <w:marLeft w:val="0"/>
      <w:marRight w:val="0"/>
      <w:marTop w:val="0"/>
      <w:marBottom w:val="0"/>
      <w:divBdr>
        <w:top w:val="none" w:sz="0" w:space="0" w:color="auto"/>
        <w:left w:val="none" w:sz="0" w:space="0" w:color="auto"/>
        <w:bottom w:val="none" w:sz="0" w:space="0" w:color="auto"/>
        <w:right w:val="none" w:sz="0" w:space="0" w:color="auto"/>
      </w:divBdr>
    </w:div>
    <w:div w:id="180696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330F2-76F6-4713-955B-F4CFDD587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19</Pages>
  <Words>4061</Words>
  <Characters>22092</Characters>
  <Application>Microsoft Office Word</Application>
  <DocSecurity>0</DocSecurity>
  <Lines>184</Lines>
  <Paragraphs>52</Paragraphs>
  <ScaleCrop>false</ScaleCrop>
  <HeadingPairs>
    <vt:vector size="4" baseType="variant">
      <vt:variant>
        <vt:lpstr>Title</vt:lpstr>
      </vt:variant>
      <vt:variant>
        <vt:i4>1</vt:i4>
      </vt:variant>
      <vt:variant>
        <vt:lpstr>Headings</vt:lpstr>
      </vt:variant>
      <vt:variant>
        <vt:i4>28</vt:i4>
      </vt:variant>
    </vt:vector>
  </HeadingPairs>
  <TitlesOfParts>
    <vt:vector size="29"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4 Band Carrier Aggregation with Single UL: Specific Band Combination Par</vt:lpstr>
      <vt:lpstr>    5.1	CA_n3-n28-n41-n78</vt:lpstr>
      <vt:lpstr>        5.1.1	Operating bands for CA</vt:lpstr>
      <vt:lpstr>        5.1.2	Channel bandwidths per operating band for CA</vt:lpstr>
      <vt:lpstr>        5.1.3	∆TIB,c and ∆RIB,c values</vt:lpstr>
      <vt:lpstr>        5.1.4	REFSENS requirements</vt:lpstr>
      <vt:lpstr>    5.2	CA_n25-n41-n66-n71</vt:lpstr>
      <vt:lpstr>        5.2.1	Channel bandwidths per operating bands for CA</vt:lpstr>
      <vt:lpstr>        5.2.2	∆TIB,c and ∆RIB,c values</vt:lpstr>
      <vt:lpstr>        5.2.3	REFSENS requirements</vt:lpstr>
      <vt:lpstr>        5.3	CA_n3-n28-n41-n77</vt:lpstr>
      <vt:lpstr>    5.4		CA_n1-n77-n79-n257</vt:lpstr>
      <vt:lpstr>        5.4.1	Operating bands for CA</vt:lpstr>
      <vt:lpstr>        5.4.2	Channel bandwidths per operating band for CA</vt:lpstr>
      <vt:lpstr>        </vt:lpstr>
      <vt:lpstr>        5.4.3	∆TIB,c and ∆RIB,c values</vt:lpstr>
      <vt:lpstr>        5.4.4	REFSENS requirements</vt:lpstr>
      <vt:lpstr>Annex A - Change history</vt:lpstr>
      <vt:lpstr/>
    </vt:vector>
  </TitlesOfParts>
  <Company>ETSI</Company>
  <LinksUpToDate>false</LinksUpToDate>
  <CharactersWithSpaces>26101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14</cp:revision>
  <cp:lastPrinted>2019-02-25T14:05:00Z</cp:lastPrinted>
  <dcterms:created xsi:type="dcterms:W3CDTF">2020-08-04T16:49:00Z</dcterms:created>
  <dcterms:modified xsi:type="dcterms:W3CDTF">2020-11-21T06:07:00Z</dcterms:modified>
</cp:coreProperties>
</file>